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D0DDB" w14:textId="77777777" w:rsidR="00C73A37" w:rsidRDefault="00BA127D" w:rsidP="00C73A37">
      <w:pPr>
        <w:pStyle w:val="Kop1"/>
        <w:numPr>
          <w:ilvl w:val="0"/>
          <w:numId w:val="0"/>
        </w:numPr>
        <w:ind w:left="851"/>
      </w:pPr>
      <w:r>
        <w:t>Bijlage</w:t>
      </w:r>
      <w:r w:rsidR="00C73A37">
        <w:t>: Format risico- en kansendossier</w:t>
      </w:r>
    </w:p>
    <w:p w14:paraId="7DCD0DDC" w14:textId="77777777" w:rsidR="00C73A37" w:rsidRDefault="00C73A37" w:rsidP="00C73A37"/>
    <w:tbl>
      <w:tblPr>
        <w:tblStyle w:val="Tabelraster"/>
        <w:tblW w:w="8506" w:type="dxa"/>
        <w:tblInd w:w="-885" w:type="dxa"/>
        <w:tblLook w:val="04A0" w:firstRow="1" w:lastRow="0" w:firstColumn="1" w:lastColumn="0" w:noHBand="0" w:noVBand="1"/>
      </w:tblPr>
      <w:tblGrid>
        <w:gridCol w:w="3120"/>
        <w:gridCol w:w="5386"/>
      </w:tblGrid>
      <w:tr w:rsidR="00C73A37" w14:paraId="7DCD0DDE" w14:textId="77777777" w:rsidTr="00C73A37">
        <w:tc>
          <w:tcPr>
            <w:tcW w:w="8506" w:type="dxa"/>
            <w:gridSpan w:val="2"/>
          </w:tcPr>
          <w:p w14:paraId="7DCD0DDD" w14:textId="77777777" w:rsidR="00C73A37" w:rsidRPr="00C73A37" w:rsidRDefault="00C73A37" w:rsidP="00C73A37">
            <w:pPr>
              <w:rPr>
                <w:b/>
                <w:sz w:val="20"/>
              </w:rPr>
            </w:pPr>
            <w:r w:rsidRPr="00C73A37">
              <w:rPr>
                <w:b/>
                <w:sz w:val="20"/>
              </w:rPr>
              <w:t>Risicodossier</w:t>
            </w:r>
          </w:p>
        </w:tc>
      </w:tr>
      <w:tr w:rsidR="00C73A37" w14:paraId="7DCD0DE1" w14:textId="77777777" w:rsidTr="00C73A37">
        <w:tc>
          <w:tcPr>
            <w:tcW w:w="3120" w:type="dxa"/>
          </w:tcPr>
          <w:p w14:paraId="7DCD0DDF" w14:textId="77777777" w:rsidR="00C73A37" w:rsidRPr="00C73A37" w:rsidRDefault="00C73A37" w:rsidP="00C73A37">
            <w:pPr>
              <w:rPr>
                <w:b/>
              </w:rPr>
            </w:pPr>
            <w:r w:rsidRPr="00C73A37">
              <w:rPr>
                <w:b/>
              </w:rPr>
              <w:t>Risico 1</w:t>
            </w:r>
          </w:p>
        </w:tc>
        <w:tc>
          <w:tcPr>
            <w:tcW w:w="5386" w:type="dxa"/>
          </w:tcPr>
          <w:p w14:paraId="7DCD0DE0" w14:textId="77777777" w:rsidR="00C73A37" w:rsidRDefault="00C73A37" w:rsidP="00C73A37"/>
        </w:tc>
      </w:tr>
      <w:tr w:rsidR="00C73A37" w14:paraId="7DCD0DE4" w14:textId="77777777" w:rsidTr="00C73A37">
        <w:tc>
          <w:tcPr>
            <w:tcW w:w="3120" w:type="dxa"/>
          </w:tcPr>
          <w:p w14:paraId="7DCD0DE2" w14:textId="77777777" w:rsidR="00C73A37" w:rsidRDefault="00C73A37" w:rsidP="00C73A37">
            <w:r>
              <w:t>Waarom is dit een risico (oorzaak en gevolg)</w:t>
            </w:r>
          </w:p>
        </w:tc>
        <w:tc>
          <w:tcPr>
            <w:tcW w:w="5386" w:type="dxa"/>
          </w:tcPr>
          <w:p w14:paraId="7DCD0DE3" w14:textId="77777777" w:rsidR="00C73A37" w:rsidRDefault="00C73A37" w:rsidP="00C73A37"/>
        </w:tc>
      </w:tr>
      <w:tr w:rsidR="00C73A37" w14:paraId="7DCD0DE7" w14:textId="77777777" w:rsidTr="00C73A37">
        <w:tc>
          <w:tcPr>
            <w:tcW w:w="3120" w:type="dxa"/>
          </w:tcPr>
          <w:p w14:paraId="7DCD0DE5" w14:textId="77777777" w:rsidR="00C73A37" w:rsidRDefault="00C73A37" w:rsidP="00C73A37">
            <w:r>
              <w:t>Beheermaatregel</w:t>
            </w:r>
          </w:p>
        </w:tc>
        <w:tc>
          <w:tcPr>
            <w:tcW w:w="5386" w:type="dxa"/>
          </w:tcPr>
          <w:p w14:paraId="7DCD0DE6" w14:textId="77777777" w:rsidR="00C73A37" w:rsidRDefault="00C73A37" w:rsidP="00C73A37"/>
        </w:tc>
      </w:tr>
      <w:tr w:rsidR="00C73A37" w14:paraId="7DCD0DEA" w14:textId="77777777" w:rsidTr="00C73A37">
        <w:tc>
          <w:tcPr>
            <w:tcW w:w="3120" w:type="dxa"/>
          </w:tcPr>
          <w:p w14:paraId="7DCD0DE8" w14:textId="77777777" w:rsidR="00C73A37" w:rsidRDefault="00C73A37" w:rsidP="00C73A37">
            <w:r>
              <w:t xml:space="preserve">Onderbouwing van de effectiviteit van de maatregel met verifieerbare </w:t>
            </w:r>
            <w:proofErr w:type="spellStart"/>
            <w:r>
              <w:t>prestatieinformatie</w:t>
            </w:r>
            <w:proofErr w:type="spellEnd"/>
          </w:p>
        </w:tc>
        <w:tc>
          <w:tcPr>
            <w:tcW w:w="5386" w:type="dxa"/>
          </w:tcPr>
          <w:p w14:paraId="7DCD0DE9" w14:textId="77777777" w:rsidR="00C73A37" w:rsidRDefault="00C73A37" w:rsidP="00C73A37"/>
        </w:tc>
      </w:tr>
      <w:tr w:rsidR="00C73A37" w14:paraId="7DCD0DED" w14:textId="77777777" w:rsidTr="00C73A37">
        <w:tc>
          <w:tcPr>
            <w:tcW w:w="3120" w:type="dxa"/>
          </w:tcPr>
          <w:p w14:paraId="7DCD0DEB" w14:textId="77777777" w:rsidR="00C73A37" w:rsidRPr="00C73A37" w:rsidRDefault="00C73A37" w:rsidP="00B24529">
            <w:pPr>
              <w:rPr>
                <w:b/>
              </w:rPr>
            </w:pPr>
            <w:r w:rsidRPr="00C73A37">
              <w:rPr>
                <w:b/>
              </w:rPr>
              <w:t xml:space="preserve">Risico </w:t>
            </w:r>
            <w:r>
              <w:rPr>
                <w:b/>
              </w:rPr>
              <w:t>2</w:t>
            </w:r>
          </w:p>
        </w:tc>
        <w:tc>
          <w:tcPr>
            <w:tcW w:w="5386" w:type="dxa"/>
          </w:tcPr>
          <w:p w14:paraId="7DCD0DEC" w14:textId="77777777" w:rsidR="00C73A37" w:rsidRDefault="00C73A37" w:rsidP="00C73A37"/>
        </w:tc>
      </w:tr>
      <w:tr w:rsidR="00C73A37" w14:paraId="7DCD0DF0" w14:textId="77777777" w:rsidTr="00C73A37">
        <w:tc>
          <w:tcPr>
            <w:tcW w:w="3120" w:type="dxa"/>
          </w:tcPr>
          <w:p w14:paraId="7DCD0DEE" w14:textId="77777777" w:rsidR="00C73A37" w:rsidRDefault="00C73A37" w:rsidP="00B24529">
            <w:r>
              <w:t>Waarom is dit een risico (oorzaak en gevolg)</w:t>
            </w:r>
          </w:p>
        </w:tc>
        <w:tc>
          <w:tcPr>
            <w:tcW w:w="5386" w:type="dxa"/>
          </w:tcPr>
          <w:p w14:paraId="7DCD0DEF" w14:textId="77777777" w:rsidR="00C73A37" w:rsidRDefault="00C73A37" w:rsidP="00C73A37"/>
        </w:tc>
      </w:tr>
      <w:tr w:rsidR="00C73A37" w14:paraId="7DCD0DF3" w14:textId="77777777" w:rsidTr="00C73A37">
        <w:tc>
          <w:tcPr>
            <w:tcW w:w="3120" w:type="dxa"/>
          </w:tcPr>
          <w:p w14:paraId="7DCD0DF1" w14:textId="77777777" w:rsidR="00C73A37" w:rsidRDefault="00C73A37" w:rsidP="00B24529">
            <w:r>
              <w:t>Beheermaatregel</w:t>
            </w:r>
          </w:p>
        </w:tc>
        <w:tc>
          <w:tcPr>
            <w:tcW w:w="5386" w:type="dxa"/>
          </w:tcPr>
          <w:p w14:paraId="7DCD0DF2" w14:textId="77777777" w:rsidR="00C73A37" w:rsidRDefault="00C73A37" w:rsidP="00C73A37"/>
        </w:tc>
      </w:tr>
      <w:tr w:rsidR="00C73A37" w14:paraId="7DCD0DF6" w14:textId="77777777" w:rsidTr="00C73A37">
        <w:tc>
          <w:tcPr>
            <w:tcW w:w="3120" w:type="dxa"/>
          </w:tcPr>
          <w:p w14:paraId="7DCD0DF4" w14:textId="77777777" w:rsidR="00C73A37" w:rsidRDefault="00C73A37" w:rsidP="00B24529">
            <w:r>
              <w:t xml:space="preserve">Onderbouwing van de effectiviteit van de maatregel met verifieerbare </w:t>
            </w:r>
            <w:proofErr w:type="spellStart"/>
            <w:r>
              <w:t>prestatieinformatie</w:t>
            </w:r>
            <w:proofErr w:type="spellEnd"/>
          </w:p>
        </w:tc>
        <w:tc>
          <w:tcPr>
            <w:tcW w:w="5386" w:type="dxa"/>
          </w:tcPr>
          <w:p w14:paraId="7DCD0DF5" w14:textId="77777777" w:rsidR="00C73A37" w:rsidRDefault="00C73A37" w:rsidP="00C73A37"/>
        </w:tc>
      </w:tr>
      <w:tr w:rsidR="00C73A37" w14:paraId="7DCD0DF9" w14:textId="77777777" w:rsidTr="00C73A37">
        <w:tc>
          <w:tcPr>
            <w:tcW w:w="3120" w:type="dxa"/>
          </w:tcPr>
          <w:p w14:paraId="7DCD0DF7" w14:textId="77777777" w:rsidR="00C73A37" w:rsidRPr="00C73A37" w:rsidRDefault="00C73A37" w:rsidP="00B24529">
            <w:pPr>
              <w:rPr>
                <w:b/>
              </w:rPr>
            </w:pPr>
            <w:r w:rsidRPr="00C73A37">
              <w:rPr>
                <w:b/>
              </w:rPr>
              <w:t xml:space="preserve">Risico </w:t>
            </w:r>
            <w:r>
              <w:rPr>
                <w:b/>
              </w:rPr>
              <w:t>3</w:t>
            </w:r>
          </w:p>
        </w:tc>
        <w:tc>
          <w:tcPr>
            <w:tcW w:w="5386" w:type="dxa"/>
          </w:tcPr>
          <w:p w14:paraId="7DCD0DF8" w14:textId="77777777" w:rsidR="00C73A37" w:rsidRDefault="00C73A37" w:rsidP="00C73A37"/>
        </w:tc>
      </w:tr>
      <w:tr w:rsidR="00C73A37" w14:paraId="7DCD0DFC" w14:textId="77777777" w:rsidTr="00C73A37">
        <w:tc>
          <w:tcPr>
            <w:tcW w:w="3120" w:type="dxa"/>
          </w:tcPr>
          <w:p w14:paraId="7DCD0DFA" w14:textId="77777777" w:rsidR="00C73A37" w:rsidRDefault="00C73A37" w:rsidP="00B24529">
            <w:r>
              <w:t>Waarom is dit een risico (oorzaak en gevolg)</w:t>
            </w:r>
          </w:p>
        </w:tc>
        <w:tc>
          <w:tcPr>
            <w:tcW w:w="5386" w:type="dxa"/>
          </w:tcPr>
          <w:p w14:paraId="7DCD0DFB" w14:textId="77777777" w:rsidR="00C73A37" w:rsidRDefault="00C73A37" w:rsidP="00C73A37"/>
        </w:tc>
      </w:tr>
      <w:tr w:rsidR="00C73A37" w14:paraId="7DCD0DFF" w14:textId="77777777" w:rsidTr="00C73A37">
        <w:tc>
          <w:tcPr>
            <w:tcW w:w="3120" w:type="dxa"/>
          </w:tcPr>
          <w:p w14:paraId="7DCD0DFD" w14:textId="77777777" w:rsidR="00C73A37" w:rsidRDefault="00C73A37" w:rsidP="00B24529">
            <w:r>
              <w:t>Beheermaatregel</w:t>
            </w:r>
          </w:p>
        </w:tc>
        <w:tc>
          <w:tcPr>
            <w:tcW w:w="5386" w:type="dxa"/>
          </w:tcPr>
          <w:p w14:paraId="7DCD0DFE" w14:textId="77777777" w:rsidR="00C73A37" w:rsidRDefault="00C73A37" w:rsidP="00C73A37"/>
        </w:tc>
      </w:tr>
      <w:tr w:rsidR="00C73A37" w14:paraId="7DCD0E02" w14:textId="77777777" w:rsidTr="00C73A37">
        <w:tc>
          <w:tcPr>
            <w:tcW w:w="3120" w:type="dxa"/>
          </w:tcPr>
          <w:p w14:paraId="7DCD0E00" w14:textId="77777777" w:rsidR="00C73A37" w:rsidRDefault="00C73A37" w:rsidP="00B24529">
            <w:r>
              <w:t xml:space="preserve">Onderbouwing van de effectiviteit van de maatregel met verifieerbare </w:t>
            </w:r>
            <w:proofErr w:type="spellStart"/>
            <w:r>
              <w:t>prestatieinformatie</w:t>
            </w:r>
            <w:proofErr w:type="spellEnd"/>
          </w:p>
        </w:tc>
        <w:tc>
          <w:tcPr>
            <w:tcW w:w="5386" w:type="dxa"/>
          </w:tcPr>
          <w:p w14:paraId="7DCD0E01" w14:textId="77777777" w:rsidR="00C73A37" w:rsidRDefault="00C73A37" w:rsidP="00C73A37"/>
        </w:tc>
      </w:tr>
      <w:tr w:rsidR="00C73A37" w14:paraId="7DCD0E05" w14:textId="77777777" w:rsidTr="00C73A37">
        <w:tc>
          <w:tcPr>
            <w:tcW w:w="3120" w:type="dxa"/>
          </w:tcPr>
          <w:p w14:paraId="7DCD0E03" w14:textId="77777777" w:rsidR="00C73A37" w:rsidRPr="00C73A37" w:rsidRDefault="00C73A37" w:rsidP="00B24529">
            <w:pPr>
              <w:rPr>
                <w:b/>
              </w:rPr>
            </w:pPr>
            <w:r w:rsidRPr="00C73A37">
              <w:rPr>
                <w:b/>
              </w:rPr>
              <w:t xml:space="preserve">Risico </w:t>
            </w:r>
            <w:r>
              <w:rPr>
                <w:b/>
              </w:rPr>
              <w:t>4</w:t>
            </w:r>
          </w:p>
        </w:tc>
        <w:tc>
          <w:tcPr>
            <w:tcW w:w="5386" w:type="dxa"/>
          </w:tcPr>
          <w:p w14:paraId="7DCD0E04" w14:textId="77777777" w:rsidR="00C73A37" w:rsidRDefault="00C73A37" w:rsidP="00B24529"/>
        </w:tc>
      </w:tr>
      <w:tr w:rsidR="00C73A37" w14:paraId="7DCD0E08" w14:textId="77777777" w:rsidTr="00C73A37">
        <w:tc>
          <w:tcPr>
            <w:tcW w:w="3120" w:type="dxa"/>
          </w:tcPr>
          <w:p w14:paraId="7DCD0E06" w14:textId="77777777" w:rsidR="00C73A37" w:rsidRDefault="00C73A37" w:rsidP="00B24529">
            <w:r>
              <w:t>Waarom is dit een risico (oorzaak en gevolg)</w:t>
            </w:r>
          </w:p>
        </w:tc>
        <w:tc>
          <w:tcPr>
            <w:tcW w:w="5386" w:type="dxa"/>
          </w:tcPr>
          <w:p w14:paraId="7DCD0E07" w14:textId="77777777" w:rsidR="00C73A37" w:rsidRDefault="00C73A37" w:rsidP="00B24529"/>
        </w:tc>
      </w:tr>
      <w:tr w:rsidR="00C73A37" w14:paraId="7DCD0E0B" w14:textId="77777777" w:rsidTr="00C73A37">
        <w:tc>
          <w:tcPr>
            <w:tcW w:w="3120" w:type="dxa"/>
          </w:tcPr>
          <w:p w14:paraId="7DCD0E09" w14:textId="77777777" w:rsidR="00C73A37" w:rsidRDefault="00C73A37" w:rsidP="00B24529">
            <w:r>
              <w:t>Beheermaatregel</w:t>
            </w:r>
          </w:p>
        </w:tc>
        <w:tc>
          <w:tcPr>
            <w:tcW w:w="5386" w:type="dxa"/>
          </w:tcPr>
          <w:p w14:paraId="7DCD0E0A" w14:textId="77777777" w:rsidR="00C73A37" w:rsidRDefault="00C73A37" w:rsidP="00B24529"/>
        </w:tc>
      </w:tr>
      <w:tr w:rsidR="00C73A37" w14:paraId="7DCD0E0E" w14:textId="77777777" w:rsidTr="00C73A37">
        <w:tc>
          <w:tcPr>
            <w:tcW w:w="3120" w:type="dxa"/>
          </w:tcPr>
          <w:p w14:paraId="7DCD0E0C" w14:textId="77777777" w:rsidR="00C73A37" w:rsidRDefault="00C73A37" w:rsidP="00B24529">
            <w:r>
              <w:t xml:space="preserve">Onderbouwing van de effectiviteit van de maatregel met verifieerbare </w:t>
            </w:r>
            <w:proofErr w:type="spellStart"/>
            <w:r>
              <w:t>prestatieinformatie</w:t>
            </w:r>
            <w:proofErr w:type="spellEnd"/>
          </w:p>
        </w:tc>
        <w:tc>
          <w:tcPr>
            <w:tcW w:w="5386" w:type="dxa"/>
          </w:tcPr>
          <w:p w14:paraId="7DCD0E0D" w14:textId="77777777" w:rsidR="00C73A37" w:rsidRDefault="00C73A37" w:rsidP="00B24529"/>
        </w:tc>
      </w:tr>
      <w:tr w:rsidR="00C73A37" w14:paraId="7DCD0E11" w14:textId="77777777" w:rsidTr="00C73A37">
        <w:tc>
          <w:tcPr>
            <w:tcW w:w="3120" w:type="dxa"/>
          </w:tcPr>
          <w:p w14:paraId="7DCD0E0F" w14:textId="77777777" w:rsidR="00C73A37" w:rsidRPr="00C73A37" w:rsidRDefault="00C73A37" w:rsidP="00B24529">
            <w:pPr>
              <w:rPr>
                <w:b/>
              </w:rPr>
            </w:pPr>
            <w:r w:rsidRPr="00C73A37">
              <w:rPr>
                <w:b/>
              </w:rPr>
              <w:t xml:space="preserve">Risico </w:t>
            </w:r>
            <w:r>
              <w:rPr>
                <w:b/>
              </w:rPr>
              <w:t>5</w:t>
            </w:r>
          </w:p>
        </w:tc>
        <w:tc>
          <w:tcPr>
            <w:tcW w:w="5386" w:type="dxa"/>
          </w:tcPr>
          <w:p w14:paraId="7DCD0E10" w14:textId="77777777" w:rsidR="00C73A37" w:rsidRDefault="00C73A37" w:rsidP="00B24529"/>
        </w:tc>
      </w:tr>
      <w:tr w:rsidR="00C73A37" w14:paraId="7DCD0E14" w14:textId="77777777" w:rsidTr="00C73A37">
        <w:tc>
          <w:tcPr>
            <w:tcW w:w="3120" w:type="dxa"/>
          </w:tcPr>
          <w:p w14:paraId="7DCD0E12" w14:textId="77777777" w:rsidR="00C73A37" w:rsidRDefault="00C73A37" w:rsidP="00B24529">
            <w:r>
              <w:t>Waarom is dit een risico (oorzaak en gevolg)</w:t>
            </w:r>
          </w:p>
        </w:tc>
        <w:tc>
          <w:tcPr>
            <w:tcW w:w="5386" w:type="dxa"/>
          </w:tcPr>
          <w:p w14:paraId="7DCD0E13" w14:textId="77777777" w:rsidR="00C73A37" w:rsidRDefault="00C73A37" w:rsidP="00B24529"/>
        </w:tc>
      </w:tr>
      <w:tr w:rsidR="00C73A37" w14:paraId="7DCD0E17" w14:textId="77777777" w:rsidTr="00C73A37">
        <w:tc>
          <w:tcPr>
            <w:tcW w:w="3120" w:type="dxa"/>
          </w:tcPr>
          <w:p w14:paraId="7DCD0E15" w14:textId="77777777" w:rsidR="00C73A37" w:rsidRDefault="00C73A37" w:rsidP="00B24529">
            <w:r>
              <w:lastRenderedPageBreak/>
              <w:t>Beheermaatregel</w:t>
            </w:r>
          </w:p>
        </w:tc>
        <w:tc>
          <w:tcPr>
            <w:tcW w:w="5386" w:type="dxa"/>
          </w:tcPr>
          <w:p w14:paraId="7DCD0E16" w14:textId="77777777" w:rsidR="00C73A37" w:rsidRDefault="00C73A37" w:rsidP="00B24529"/>
        </w:tc>
      </w:tr>
      <w:tr w:rsidR="00C73A37" w14:paraId="7DCD0E1A" w14:textId="77777777" w:rsidTr="00C73A37">
        <w:tc>
          <w:tcPr>
            <w:tcW w:w="3120" w:type="dxa"/>
          </w:tcPr>
          <w:p w14:paraId="7DCD0E18" w14:textId="77777777" w:rsidR="00C73A37" w:rsidRDefault="00C73A37" w:rsidP="00B24529">
            <w:r>
              <w:t xml:space="preserve">Onderbouwing van de effectiviteit van de maatregel met verifieerbare </w:t>
            </w:r>
            <w:proofErr w:type="spellStart"/>
            <w:r>
              <w:t>prestatieinformatie</w:t>
            </w:r>
            <w:proofErr w:type="spellEnd"/>
          </w:p>
        </w:tc>
        <w:tc>
          <w:tcPr>
            <w:tcW w:w="5386" w:type="dxa"/>
          </w:tcPr>
          <w:p w14:paraId="7DCD0E19" w14:textId="77777777" w:rsidR="00C73A37" w:rsidRDefault="00C73A37" w:rsidP="00B24529"/>
        </w:tc>
      </w:tr>
      <w:tr w:rsidR="00C73A37" w14:paraId="7DCD0E1C" w14:textId="77777777" w:rsidTr="00B24529">
        <w:tc>
          <w:tcPr>
            <w:tcW w:w="8506" w:type="dxa"/>
            <w:gridSpan w:val="2"/>
          </w:tcPr>
          <w:p w14:paraId="7DCD0E1B" w14:textId="77777777" w:rsidR="00C73A37" w:rsidRPr="00C73A37" w:rsidRDefault="00C73A37" w:rsidP="00B24529">
            <w:pPr>
              <w:rPr>
                <w:b/>
                <w:sz w:val="20"/>
              </w:rPr>
            </w:pPr>
            <w:r>
              <w:rPr>
                <w:b/>
                <w:sz w:val="20"/>
              </w:rPr>
              <w:t>Kansen</w:t>
            </w:r>
            <w:r w:rsidRPr="00C73A37">
              <w:rPr>
                <w:b/>
                <w:sz w:val="20"/>
              </w:rPr>
              <w:t>dossier</w:t>
            </w:r>
          </w:p>
        </w:tc>
      </w:tr>
      <w:tr w:rsidR="00C73A37" w14:paraId="7DCD0E1F" w14:textId="77777777" w:rsidTr="00B24529">
        <w:tc>
          <w:tcPr>
            <w:tcW w:w="3120" w:type="dxa"/>
          </w:tcPr>
          <w:p w14:paraId="7DCD0E1D" w14:textId="77777777" w:rsidR="00C73A37" w:rsidRPr="00C73A37" w:rsidRDefault="00C73A37" w:rsidP="00B24529">
            <w:pPr>
              <w:rPr>
                <w:b/>
              </w:rPr>
            </w:pPr>
            <w:r>
              <w:rPr>
                <w:b/>
              </w:rPr>
              <w:t>Kans 1</w:t>
            </w:r>
          </w:p>
        </w:tc>
        <w:tc>
          <w:tcPr>
            <w:tcW w:w="5386" w:type="dxa"/>
          </w:tcPr>
          <w:p w14:paraId="7DCD0E1E" w14:textId="77777777" w:rsidR="00C73A37" w:rsidRDefault="00C73A37" w:rsidP="00B24529"/>
        </w:tc>
      </w:tr>
      <w:tr w:rsidR="00C73A37" w14:paraId="7DCD0E22" w14:textId="77777777" w:rsidTr="00C73A37">
        <w:tc>
          <w:tcPr>
            <w:tcW w:w="3120" w:type="dxa"/>
          </w:tcPr>
          <w:p w14:paraId="7DCD0E20" w14:textId="77777777" w:rsidR="00C73A37" w:rsidRDefault="00EE40A3" w:rsidP="00C73A37">
            <w:r>
              <w:t>Op welke wijze draagt deze kans extra bij aan het realiseren van de projectdoelstellingen</w:t>
            </w:r>
          </w:p>
        </w:tc>
        <w:tc>
          <w:tcPr>
            <w:tcW w:w="5386" w:type="dxa"/>
          </w:tcPr>
          <w:p w14:paraId="7DCD0E21" w14:textId="77777777" w:rsidR="00C73A37" w:rsidRDefault="00C73A37" w:rsidP="00C73A37"/>
        </w:tc>
      </w:tr>
      <w:tr w:rsidR="00C73A37" w14:paraId="7DCD0E25" w14:textId="77777777" w:rsidTr="00C73A37">
        <w:tc>
          <w:tcPr>
            <w:tcW w:w="3120" w:type="dxa"/>
          </w:tcPr>
          <w:p w14:paraId="7DCD0E23" w14:textId="77777777" w:rsidR="00C73A37" w:rsidRDefault="00EE40A3" w:rsidP="00C73A37">
            <w:r>
              <w:t>Onderbouwing</w:t>
            </w:r>
          </w:p>
        </w:tc>
        <w:tc>
          <w:tcPr>
            <w:tcW w:w="5386" w:type="dxa"/>
          </w:tcPr>
          <w:p w14:paraId="7DCD0E24" w14:textId="77777777" w:rsidR="00C73A37" w:rsidRDefault="00C73A37" w:rsidP="00C73A37"/>
        </w:tc>
      </w:tr>
      <w:tr w:rsidR="00C73A37" w14:paraId="7DCD0E28" w14:textId="77777777" w:rsidTr="00C73A37">
        <w:tc>
          <w:tcPr>
            <w:tcW w:w="3120" w:type="dxa"/>
          </w:tcPr>
          <w:p w14:paraId="7DCD0E26" w14:textId="77777777" w:rsidR="00C73A37" w:rsidRDefault="00EE40A3" w:rsidP="00C73A37">
            <w:r>
              <w:t>Impact op prijs</w:t>
            </w:r>
          </w:p>
        </w:tc>
        <w:tc>
          <w:tcPr>
            <w:tcW w:w="5386" w:type="dxa"/>
          </w:tcPr>
          <w:p w14:paraId="7DCD0E27" w14:textId="77777777" w:rsidR="00C73A37" w:rsidRDefault="00C73A37" w:rsidP="00C73A37"/>
        </w:tc>
      </w:tr>
      <w:tr w:rsidR="00C73A37" w14:paraId="7DCD0E2B" w14:textId="77777777" w:rsidTr="00C73A37">
        <w:tc>
          <w:tcPr>
            <w:tcW w:w="3120" w:type="dxa"/>
          </w:tcPr>
          <w:p w14:paraId="7DCD0E29" w14:textId="77777777" w:rsidR="00C73A37" w:rsidRDefault="00EE40A3" w:rsidP="00C73A37">
            <w:r>
              <w:t>Impact op tijd</w:t>
            </w:r>
          </w:p>
        </w:tc>
        <w:tc>
          <w:tcPr>
            <w:tcW w:w="5386" w:type="dxa"/>
          </w:tcPr>
          <w:p w14:paraId="7DCD0E2A" w14:textId="77777777" w:rsidR="00C73A37" w:rsidRDefault="00C73A37" w:rsidP="00C73A37"/>
        </w:tc>
      </w:tr>
      <w:tr w:rsidR="00EE40A3" w14:paraId="7DCD0E2E" w14:textId="77777777" w:rsidTr="00B24529">
        <w:tc>
          <w:tcPr>
            <w:tcW w:w="3120" w:type="dxa"/>
          </w:tcPr>
          <w:p w14:paraId="7DCD0E2C" w14:textId="77777777" w:rsidR="00EE40A3" w:rsidRPr="00C73A37" w:rsidRDefault="00EE40A3" w:rsidP="00B24529">
            <w:pPr>
              <w:rPr>
                <w:b/>
              </w:rPr>
            </w:pPr>
            <w:r>
              <w:rPr>
                <w:b/>
              </w:rPr>
              <w:t xml:space="preserve">Kans </w:t>
            </w:r>
            <w:r w:rsidR="00166785">
              <w:rPr>
                <w:b/>
              </w:rPr>
              <w:t>2</w:t>
            </w:r>
          </w:p>
        </w:tc>
        <w:tc>
          <w:tcPr>
            <w:tcW w:w="5386" w:type="dxa"/>
          </w:tcPr>
          <w:p w14:paraId="7DCD0E2D" w14:textId="77777777" w:rsidR="00EE40A3" w:rsidRDefault="00EE40A3" w:rsidP="00B24529"/>
        </w:tc>
      </w:tr>
      <w:tr w:rsidR="00EE40A3" w14:paraId="7DCD0E31" w14:textId="77777777" w:rsidTr="00B24529">
        <w:tc>
          <w:tcPr>
            <w:tcW w:w="3120" w:type="dxa"/>
          </w:tcPr>
          <w:p w14:paraId="7DCD0E2F" w14:textId="77777777" w:rsidR="00EE40A3" w:rsidRDefault="00EE40A3" w:rsidP="00B24529">
            <w:r>
              <w:t>Op welke wijze draagt deze kans extra bij aan het realiseren van de projectdoelstellingen</w:t>
            </w:r>
          </w:p>
        </w:tc>
        <w:tc>
          <w:tcPr>
            <w:tcW w:w="5386" w:type="dxa"/>
          </w:tcPr>
          <w:p w14:paraId="7DCD0E30" w14:textId="77777777" w:rsidR="00EE40A3" w:rsidRDefault="00EE40A3" w:rsidP="00B24529"/>
        </w:tc>
      </w:tr>
      <w:tr w:rsidR="00EE40A3" w14:paraId="7DCD0E34" w14:textId="77777777" w:rsidTr="00B24529">
        <w:tc>
          <w:tcPr>
            <w:tcW w:w="3120" w:type="dxa"/>
          </w:tcPr>
          <w:p w14:paraId="7DCD0E32" w14:textId="77777777" w:rsidR="00EE40A3" w:rsidRDefault="00EE40A3" w:rsidP="00B24529">
            <w:r>
              <w:t>Onderbouwing</w:t>
            </w:r>
          </w:p>
        </w:tc>
        <w:tc>
          <w:tcPr>
            <w:tcW w:w="5386" w:type="dxa"/>
          </w:tcPr>
          <w:p w14:paraId="7DCD0E33" w14:textId="77777777" w:rsidR="00EE40A3" w:rsidRDefault="00EE40A3" w:rsidP="00B24529"/>
        </w:tc>
      </w:tr>
      <w:tr w:rsidR="00EE40A3" w14:paraId="7DCD0E37" w14:textId="77777777" w:rsidTr="00B24529">
        <w:tc>
          <w:tcPr>
            <w:tcW w:w="3120" w:type="dxa"/>
          </w:tcPr>
          <w:p w14:paraId="7DCD0E35" w14:textId="77777777" w:rsidR="00EE40A3" w:rsidRDefault="00EE40A3" w:rsidP="00B24529">
            <w:r>
              <w:t>Impact op prijs</w:t>
            </w:r>
          </w:p>
        </w:tc>
        <w:tc>
          <w:tcPr>
            <w:tcW w:w="5386" w:type="dxa"/>
          </w:tcPr>
          <w:p w14:paraId="7DCD0E36" w14:textId="77777777" w:rsidR="00EE40A3" w:rsidRDefault="00EE40A3" w:rsidP="00B24529"/>
        </w:tc>
      </w:tr>
      <w:tr w:rsidR="00EE40A3" w14:paraId="7DCD0E3A" w14:textId="77777777" w:rsidTr="00B24529">
        <w:tc>
          <w:tcPr>
            <w:tcW w:w="3120" w:type="dxa"/>
          </w:tcPr>
          <w:p w14:paraId="7DCD0E38" w14:textId="77777777" w:rsidR="00EE40A3" w:rsidRDefault="00EE40A3" w:rsidP="00B24529">
            <w:r>
              <w:t>Impact op tijd</w:t>
            </w:r>
          </w:p>
        </w:tc>
        <w:tc>
          <w:tcPr>
            <w:tcW w:w="5386" w:type="dxa"/>
          </w:tcPr>
          <w:p w14:paraId="7DCD0E39" w14:textId="77777777" w:rsidR="00EE40A3" w:rsidRDefault="00EE40A3" w:rsidP="00B24529"/>
        </w:tc>
      </w:tr>
      <w:tr w:rsidR="00EE40A3" w14:paraId="7DCD0E3D" w14:textId="77777777" w:rsidTr="00B24529">
        <w:tc>
          <w:tcPr>
            <w:tcW w:w="3120" w:type="dxa"/>
          </w:tcPr>
          <w:p w14:paraId="7DCD0E3B" w14:textId="77777777" w:rsidR="00EE40A3" w:rsidRPr="00C73A37" w:rsidRDefault="00EE40A3" w:rsidP="00B24529">
            <w:pPr>
              <w:rPr>
                <w:b/>
              </w:rPr>
            </w:pPr>
            <w:r>
              <w:rPr>
                <w:b/>
              </w:rPr>
              <w:t xml:space="preserve">Kans </w:t>
            </w:r>
            <w:r w:rsidR="00166785">
              <w:rPr>
                <w:b/>
              </w:rPr>
              <w:t>3</w:t>
            </w:r>
          </w:p>
        </w:tc>
        <w:tc>
          <w:tcPr>
            <w:tcW w:w="5386" w:type="dxa"/>
          </w:tcPr>
          <w:p w14:paraId="7DCD0E3C" w14:textId="77777777" w:rsidR="00EE40A3" w:rsidRDefault="00EE40A3" w:rsidP="00B24529"/>
        </w:tc>
      </w:tr>
      <w:tr w:rsidR="00EE40A3" w14:paraId="7DCD0E40" w14:textId="77777777" w:rsidTr="00B24529">
        <w:tc>
          <w:tcPr>
            <w:tcW w:w="3120" w:type="dxa"/>
          </w:tcPr>
          <w:p w14:paraId="7DCD0E3E" w14:textId="77777777" w:rsidR="00EE40A3" w:rsidRDefault="00EE40A3" w:rsidP="00B24529">
            <w:r>
              <w:t>Op welke wijze draagt deze kans extra bij aan het realiseren van de projectdoelstellingen</w:t>
            </w:r>
          </w:p>
        </w:tc>
        <w:tc>
          <w:tcPr>
            <w:tcW w:w="5386" w:type="dxa"/>
          </w:tcPr>
          <w:p w14:paraId="7DCD0E3F" w14:textId="77777777" w:rsidR="00EE40A3" w:rsidRDefault="00EE40A3" w:rsidP="00B24529"/>
        </w:tc>
      </w:tr>
      <w:tr w:rsidR="00EE40A3" w14:paraId="7DCD0E43" w14:textId="77777777" w:rsidTr="00B24529">
        <w:tc>
          <w:tcPr>
            <w:tcW w:w="3120" w:type="dxa"/>
          </w:tcPr>
          <w:p w14:paraId="7DCD0E41" w14:textId="77777777" w:rsidR="00EE40A3" w:rsidRDefault="00EE40A3" w:rsidP="00B24529">
            <w:r>
              <w:t>Onderbouwing</w:t>
            </w:r>
          </w:p>
        </w:tc>
        <w:tc>
          <w:tcPr>
            <w:tcW w:w="5386" w:type="dxa"/>
          </w:tcPr>
          <w:p w14:paraId="7DCD0E42" w14:textId="77777777" w:rsidR="00EE40A3" w:rsidRDefault="00EE40A3" w:rsidP="00B24529"/>
        </w:tc>
      </w:tr>
      <w:tr w:rsidR="00EE40A3" w14:paraId="7DCD0E46" w14:textId="77777777" w:rsidTr="00B24529">
        <w:tc>
          <w:tcPr>
            <w:tcW w:w="3120" w:type="dxa"/>
          </w:tcPr>
          <w:p w14:paraId="7DCD0E44" w14:textId="77777777" w:rsidR="00EE40A3" w:rsidRDefault="00EE40A3" w:rsidP="00B24529">
            <w:r>
              <w:t>Impact op prijs</w:t>
            </w:r>
          </w:p>
        </w:tc>
        <w:tc>
          <w:tcPr>
            <w:tcW w:w="5386" w:type="dxa"/>
          </w:tcPr>
          <w:p w14:paraId="7DCD0E45" w14:textId="77777777" w:rsidR="00EE40A3" w:rsidRDefault="00EE40A3" w:rsidP="00B24529"/>
        </w:tc>
      </w:tr>
      <w:tr w:rsidR="00EE40A3" w14:paraId="7DCD0E49" w14:textId="77777777" w:rsidTr="00B24529">
        <w:tc>
          <w:tcPr>
            <w:tcW w:w="3120" w:type="dxa"/>
          </w:tcPr>
          <w:p w14:paraId="7DCD0E47" w14:textId="77777777" w:rsidR="00EE40A3" w:rsidRDefault="00EE40A3" w:rsidP="00B24529">
            <w:r>
              <w:t>Impact op tijd</w:t>
            </w:r>
          </w:p>
        </w:tc>
        <w:tc>
          <w:tcPr>
            <w:tcW w:w="5386" w:type="dxa"/>
          </w:tcPr>
          <w:p w14:paraId="7DCD0E48" w14:textId="77777777" w:rsidR="00EE40A3" w:rsidRDefault="00EE40A3" w:rsidP="00B24529"/>
        </w:tc>
      </w:tr>
      <w:tr w:rsidR="00EE40A3" w14:paraId="7DCD0E4C" w14:textId="77777777" w:rsidTr="00B24529">
        <w:tc>
          <w:tcPr>
            <w:tcW w:w="3120" w:type="dxa"/>
          </w:tcPr>
          <w:p w14:paraId="7DCD0E4A" w14:textId="77777777" w:rsidR="00EE40A3" w:rsidRPr="00C73A37" w:rsidRDefault="00EE40A3" w:rsidP="00B24529">
            <w:pPr>
              <w:rPr>
                <w:b/>
              </w:rPr>
            </w:pPr>
            <w:r>
              <w:rPr>
                <w:b/>
              </w:rPr>
              <w:t xml:space="preserve">Kans </w:t>
            </w:r>
            <w:r w:rsidR="00166785">
              <w:rPr>
                <w:b/>
              </w:rPr>
              <w:t>4</w:t>
            </w:r>
          </w:p>
        </w:tc>
        <w:tc>
          <w:tcPr>
            <w:tcW w:w="5386" w:type="dxa"/>
          </w:tcPr>
          <w:p w14:paraId="7DCD0E4B" w14:textId="77777777" w:rsidR="00EE40A3" w:rsidRDefault="00EE40A3" w:rsidP="00B24529"/>
        </w:tc>
      </w:tr>
      <w:tr w:rsidR="00EE40A3" w14:paraId="7DCD0E4F" w14:textId="77777777" w:rsidTr="00B24529">
        <w:tc>
          <w:tcPr>
            <w:tcW w:w="3120" w:type="dxa"/>
          </w:tcPr>
          <w:p w14:paraId="7DCD0E4D" w14:textId="77777777" w:rsidR="00EE40A3" w:rsidRDefault="00EE40A3" w:rsidP="00B24529">
            <w:r>
              <w:t>Op welke wijze draagt deze kans extra bij aan het realiseren van de projectdoelstellingen</w:t>
            </w:r>
          </w:p>
        </w:tc>
        <w:tc>
          <w:tcPr>
            <w:tcW w:w="5386" w:type="dxa"/>
          </w:tcPr>
          <w:p w14:paraId="7DCD0E4E" w14:textId="77777777" w:rsidR="00EE40A3" w:rsidRDefault="00EE40A3" w:rsidP="00B24529"/>
        </w:tc>
      </w:tr>
      <w:tr w:rsidR="00EE40A3" w14:paraId="7DCD0E52" w14:textId="77777777" w:rsidTr="00B24529">
        <w:tc>
          <w:tcPr>
            <w:tcW w:w="3120" w:type="dxa"/>
          </w:tcPr>
          <w:p w14:paraId="7DCD0E50" w14:textId="77777777" w:rsidR="00EE40A3" w:rsidRDefault="00EE40A3" w:rsidP="00B24529">
            <w:r>
              <w:t>Onderbouwing</w:t>
            </w:r>
          </w:p>
        </w:tc>
        <w:tc>
          <w:tcPr>
            <w:tcW w:w="5386" w:type="dxa"/>
          </w:tcPr>
          <w:p w14:paraId="7DCD0E51" w14:textId="77777777" w:rsidR="00EE40A3" w:rsidRDefault="00EE40A3" w:rsidP="00B24529"/>
        </w:tc>
      </w:tr>
      <w:tr w:rsidR="00EE40A3" w14:paraId="7DCD0E55" w14:textId="77777777" w:rsidTr="00B24529">
        <w:tc>
          <w:tcPr>
            <w:tcW w:w="3120" w:type="dxa"/>
          </w:tcPr>
          <w:p w14:paraId="7DCD0E53" w14:textId="77777777" w:rsidR="00EE40A3" w:rsidRDefault="00EE40A3" w:rsidP="00B24529">
            <w:r>
              <w:t>Impact op prijs</w:t>
            </w:r>
          </w:p>
        </w:tc>
        <w:tc>
          <w:tcPr>
            <w:tcW w:w="5386" w:type="dxa"/>
          </w:tcPr>
          <w:p w14:paraId="7DCD0E54" w14:textId="77777777" w:rsidR="00EE40A3" w:rsidRDefault="00EE40A3" w:rsidP="00B24529"/>
        </w:tc>
      </w:tr>
      <w:tr w:rsidR="00EE40A3" w14:paraId="7DCD0E58" w14:textId="77777777" w:rsidTr="00B24529">
        <w:tc>
          <w:tcPr>
            <w:tcW w:w="3120" w:type="dxa"/>
          </w:tcPr>
          <w:p w14:paraId="7DCD0E56" w14:textId="77777777" w:rsidR="00EE40A3" w:rsidRDefault="00EE40A3" w:rsidP="00B24529">
            <w:r>
              <w:lastRenderedPageBreak/>
              <w:t>Impact op tijd</w:t>
            </w:r>
          </w:p>
        </w:tc>
        <w:tc>
          <w:tcPr>
            <w:tcW w:w="5386" w:type="dxa"/>
          </w:tcPr>
          <w:p w14:paraId="7DCD0E57" w14:textId="77777777" w:rsidR="00EE40A3" w:rsidRDefault="00EE40A3" w:rsidP="00B24529"/>
        </w:tc>
      </w:tr>
      <w:tr w:rsidR="00EE40A3" w14:paraId="7DCD0E5B" w14:textId="77777777" w:rsidTr="00B24529">
        <w:tc>
          <w:tcPr>
            <w:tcW w:w="3120" w:type="dxa"/>
          </w:tcPr>
          <w:p w14:paraId="7DCD0E59" w14:textId="77777777" w:rsidR="00EE40A3" w:rsidRPr="00C73A37" w:rsidRDefault="00EE40A3" w:rsidP="00B24529">
            <w:pPr>
              <w:rPr>
                <w:b/>
              </w:rPr>
            </w:pPr>
            <w:r>
              <w:rPr>
                <w:b/>
              </w:rPr>
              <w:t xml:space="preserve">Kans </w:t>
            </w:r>
            <w:r w:rsidR="00166785">
              <w:rPr>
                <w:b/>
              </w:rPr>
              <w:t>5</w:t>
            </w:r>
          </w:p>
        </w:tc>
        <w:tc>
          <w:tcPr>
            <w:tcW w:w="5386" w:type="dxa"/>
          </w:tcPr>
          <w:p w14:paraId="7DCD0E5A" w14:textId="77777777" w:rsidR="00EE40A3" w:rsidRDefault="00EE40A3" w:rsidP="00B24529"/>
        </w:tc>
      </w:tr>
      <w:tr w:rsidR="00EE40A3" w14:paraId="7DCD0E5E" w14:textId="77777777" w:rsidTr="00B24529">
        <w:tc>
          <w:tcPr>
            <w:tcW w:w="3120" w:type="dxa"/>
          </w:tcPr>
          <w:p w14:paraId="7DCD0E5C" w14:textId="77777777" w:rsidR="00EE40A3" w:rsidRDefault="00EE40A3" w:rsidP="00B24529">
            <w:r>
              <w:t>Op welke wijze draagt deze kans extra bij aan het realiseren van de projectdoelstellingen</w:t>
            </w:r>
          </w:p>
        </w:tc>
        <w:tc>
          <w:tcPr>
            <w:tcW w:w="5386" w:type="dxa"/>
          </w:tcPr>
          <w:p w14:paraId="7DCD0E5D" w14:textId="77777777" w:rsidR="00EE40A3" w:rsidRDefault="00EE40A3" w:rsidP="00B24529"/>
        </w:tc>
      </w:tr>
      <w:tr w:rsidR="00EE40A3" w14:paraId="7DCD0E61" w14:textId="77777777" w:rsidTr="00B24529">
        <w:tc>
          <w:tcPr>
            <w:tcW w:w="3120" w:type="dxa"/>
          </w:tcPr>
          <w:p w14:paraId="7DCD0E5F" w14:textId="77777777" w:rsidR="00EE40A3" w:rsidRDefault="00EE40A3" w:rsidP="00B24529">
            <w:r>
              <w:t>Onderbouwing</w:t>
            </w:r>
          </w:p>
        </w:tc>
        <w:tc>
          <w:tcPr>
            <w:tcW w:w="5386" w:type="dxa"/>
          </w:tcPr>
          <w:p w14:paraId="7DCD0E60" w14:textId="77777777" w:rsidR="00EE40A3" w:rsidRDefault="00EE40A3" w:rsidP="00B24529"/>
        </w:tc>
      </w:tr>
      <w:tr w:rsidR="00EE40A3" w14:paraId="7DCD0E64" w14:textId="77777777" w:rsidTr="00B24529">
        <w:tc>
          <w:tcPr>
            <w:tcW w:w="3120" w:type="dxa"/>
          </w:tcPr>
          <w:p w14:paraId="7DCD0E62" w14:textId="77777777" w:rsidR="00EE40A3" w:rsidRDefault="00EE40A3" w:rsidP="00B24529">
            <w:r>
              <w:t>Impact op prijs</w:t>
            </w:r>
          </w:p>
        </w:tc>
        <w:tc>
          <w:tcPr>
            <w:tcW w:w="5386" w:type="dxa"/>
          </w:tcPr>
          <w:p w14:paraId="7DCD0E63" w14:textId="77777777" w:rsidR="00EE40A3" w:rsidRDefault="00EE40A3" w:rsidP="00B24529"/>
        </w:tc>
      </w:tr>
      <w:tr w:rsidR="00EE40A3" w14:paraId="7DCD0E67" w14:textId="77777777" w:rsidTr="00B24529">
        <w:tc>
          <w:tcPr>
            <w:tcW w:w="3120" w:type="dxa"/>
          </w:tcPr>
          <w:p w14:paraId="7DCD0E65" w14:textId="77777777" w:rsidR="00EE40A3" w:rsidRDefault="00EE40A3" w:rsidP="00B24529">
            <w:r>
              <w:t>Impact op tijd</w:t>
            </w:r>
          </w:p>
        </w:tc>
        <w:tc>
          <w:tcPr>
            <w:tcW w:w="5386" w:type="dxa"/>
          </w:tcPr>
          <w:p w14:paraId="7DCD0E66" w14:textId="77777777" w:rsidR="00EE40A3" w:rsidRDefault="00EE40A3" w:rsidP="00B24529"/>
        </w:tc>
      </w:tr>
    </w:tbl>
    <w:p w14:paraId="7DCD0E68" w14:textId="77777777" w:rsidR="00C73A37" w:rsidRPr="00C73A37" w:rsidRDefault="00C73A37" w:rsidP="00C73A37"/>
    <w:sectPr w:rsidR="00C73A37" w:rsidRPr="00C73A37" w:rsidSect="00690E5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2608" w:right="2381" w:bottom="794" w:left="241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D0E6B" w14:textId="77777777" w:rsidR="00C73A37" w:rsidRDefault="00C73A37" w:rsidP="00917F83">
      <w:pPr>
        <w:spacing w:line="240" w:lineRule="auto"/>
      </w:pPr>
      <w:r>
        <w:separator/>
      </w:r>
    </w:p>
  </w:endnote>
  <w:endnote w:type="continuationSeparator" w:id="0">
    <w:p w14:paraId="7DCD0E6C" w14:textId="77777777" w:rsidR="00C73A37" w:rsidRDefault="00C73A37" w:rsidP="00917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go Font">
    <w:altName w:val="Bahnschrift Light"/>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N Caecilia">
    <w:altName w:val="Century"/>
    <w:charset w:val="00"/>
    <w:family w:val="roman"/>
    <w:pitch w:val="variable"/>
    <w:sig w:usb0="800000A7" w:usb1="00000000" w:usb2="00000000" w:usb3="00000000" w:csb0="0000009B" w:csb1="00000000"/>
  </w:font>
  <w:font w:name="Myriad">
    <w:panose1 w:val="020B0603030803020504"/>
    <w:charset w:val="00"/>
    <w:family w:val="swiss"/>
    <w:pitch w:val="variable"/>
    <w:sig w:usb0="8000002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AB256B" w:rsidRPr="002C183F" w14:paraId="7DCD0E8C" w14:textId="77777777">
      <w:trPr>
        <w:cantSplit/>
        <w:trHeight w:val="238"/>
      </w:trPr>
      <w:tc>
        <w:tcPr>
          <w:tcW w:w="1631" w:type="dxa"/>
        </w:tcPr>
        <w:p w14:paraId="7DCD0E87" w14:textId="77777777" w:rsidR="00AB256B" w:rsidRDefault="00AB256B">
          <w:pPr>
            <w:pStyle w:val="EindhovenKoptekst"/>
          </w:pPr>
        </w:p>
      </w:tc>
      <w:tc>
        <w:tcPr>
          <w:tcW w:w="2156" w:type="dxa"/>
        </w:tcPr>
        <w:p w14:paraId="7DCD0E88" w14:textId="77777777" w:rsidR="00AB256B" w:rsidRDefault="00AB256B">
          <w:pPr>
            <w:pStyle w:val="EindhovenKoptekst"/>
            <w:rPr>
              <w:sz w:val="20"/>
            </w:rPr>
          </w:pPr>
        </w:p>
      </w:tc>
      <w:tc>
        <w:tcPr>
          <w:tcW w:w="709" w:type="dxa"/>
        </w:tcPr>
        <w:p w14:paraId="7DCD0E89" w14:textId="77777777" w:rsidR="00AB256B" w:rsidRDefault="00AB256B">
          <w:pPr>
            <w:pStyle w:val="PaginanummerEindhoven"/>
          </w:pPr>
        </w:p>
      </w:tc>
      <w:tc>
        <w:tcPr>
          <w:tcW w:w="4593" w:type="dxa"/>
        </w:tcPr>
        <w:p w14:paraId="7DCD0E8A" w14:textId="77777777" w:rsidR="00AB256B" w:rsidRPr="00C54001" w:rsidRDefault="00AB256B" w:rsidP="00F14B09">
          <w:pPr>
            <w:pStyle w:val="Voettekst"/>
            <w:spacing w:line="220" w:lineRule="atLeast"/>
            <w:jc w:val="right"/>
            <w:rPr>
              <w:szCs w:val="16"/>
            </w:rPr>
          </w:pPr>
          <w:r>
            <w:rPr>
              <w:szCs w:val="16"/>
            </w:rPr>
            <w:t>gemeente Eindhoven</w:t>
          </w:r>
        </w:p>
      </w:tc>
      <w:tc>
        <w:tcPr>
          <w:tcW w:w="1134" w:type="dxa"/>
        </w:tcPr>
        <w:p w14:paraId="7DCD0E8B" w14:textId="77777777" w:rsidR="00AB256B" w:rsidRPr="002C183F" w:rsidRDefault="00AB256B">
          <w:pPr>
            <w:rPr>
              <w:sz w:val="16"/>
            </w:rPr>
          </w:pPr>
        </w:p>
      </w:tc>
    </w:tr>
  </w:tbl>
  <w:p w14:paraId="7DCD0E8D" w14:textId="77777777" w:rsidR="00AB256B" w:rsidRDefault="00AB25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915" w:type="dxa"/>
      <w:tblLayout w:type="fixed"/>
      <w:tblCellMar>
        <w:left w:w="0" w:type="dxa"/>
        <w:right w:w="0" w:type="dxa"/>
      </w:tblCellMar>
      <w:tblLook w:val="0000" w:firstRow="0" w:lastRow="0" w:firstColumn="0" w:lastColumn="0" w:noHBand="0" w:noVBand="0"/>
    </w:tblPr>
    <w:tblGrid>
      <w:gridCol w:w="1631"/>
      <w:gridCol w:w="284"/>
      <w:gridCol w:w="5103"/>
      <w:gridCol w:w="3148"/>
    </w:tblGrid>
    <w:tr w:rsidR="00AB256B" w:rsidRPr="002C183F" w14:paraId="7DCD0E92" w14:textId="77777777" w:rsidTr="00B122A8">
      <w:trPr>
        <w:cantSplit/>
      </w:trPr>
      <w:tc>
        <w:tcPr>
          <w:tcW w:w="1631" w:type="dxa"/>
        </w:tcPr>
        <w:p w14:paraId="7DCD0E8E" w14:textId="77777777" w:rsidR="00AB256B" w:rsidRDefault="00AB256B" w:rsidP="00B122A8">
          <w:pPr>
            <w:pStyle w:val="EindhovenKoptekst"/>
          </w:pPr>
        </w:p>
      </w:tc>
      <w:tc>
        <w:tcPr>
          <w:tcW w:w="284" w:type="dxa"/>
        </w:tcPr>
        <w:p w14:paraId="7DCD0E8F" w14:textId="77777777" w:rsidR="00AB256B" w:rsidRDefault="00AB256B" w:rsidP="00B122A8">
          <w:pPr>
            <w:pStyle w:val="EindhovenKoptekst"/>
          </w:pPr>
        </w:p>
      </w:tc>
      <w:tc>
        <w:tcPr>
          <w:tcW w:w="5103" w:type="dxa"/>
        </w:tcPr>
        <w:p w14:paraId="7DCD0E90" w14:textId="77777777" w:rsidR="00AB256B" w:rsidRPr="00C54001" w:rsidRDefault="00AB256B" w:rsidP="00B122A8">
          <w:pPr>
            <w:pStyle w:val="Voettekst"/>
            <w:rPr>
              <w:szCs w:val="16"/>
            </w:rPr>
          </w:pPr>
          <w:r>
            <w:rPr>
              <w:szCs w:val="16"/>
            </w:rPr>
            <w:t>gemeente Eindhoven</w:t>
          </w:r>
        </w:p>
      </w:tc>
      <w:tc>
        <w:tcPr>
          <w:tcW w:w="3148" w:type="dxa"/>
        </w:tcPr>
        <w:p w14:paraId="7DCD0E91" w14:textId="77777777" w:rsidR="00AB256B" w:rsidRDefault="00AB256B" w:rsidP="00B122A8">
          <w:pPr>
            <w:pStyle w:val="PaginanummerEindhoven"/>
          </w:pPr>
        </w:p>
      </w:tc>
    </w:tr>
  </w:tbl>
  <w:p w14:paraId="7DCD0E93" w14:textId="77777777" w:rsidR="00AB256B" w:rsidRDefault="00AB25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915" w:type="dxa"/>
      <w:tblLayout w:type="fixed"/>
      <w:tblCellMar>
        <w:left w:w="0" w:type="dxa"/>
        <w:right w:w="0" w:type="dxa"/>
      </w:tblCellMar>
      <w:tblLook w:val="0000" w:firstRow="0" w:lastRow="0" w:firstColumn="0" w:lastColumn="0" w:noHBand="0" w:noVBand="0"/>
    </w:tblPr>
    <w:tblGrid>
      <w:gridCol w:w="1631"/>
      <w:gridCol w:w="284"/>
      <w:gridCol w:w="5103"/>
      <w:gridCol w:w="3148"/>
    </w:tblGrid>
    <w:tr w:rsidR="00AB256B" w:rsidRPr="002C183F" w14:paraId="7DCD0E99" w14:textId="77777777">
      <w:trPr>
        <w:cantSplit/>
        <w:trHeight w:val="238"/>
      </w:trPr>
      <w:tc>
        <w:tcPr>
          <w:tcW w:w="1631" w:type="dxa"/>
        </w:tcPr>
        <w:p w14:paraId="7DCD0E95" w14:textId="77777777" w:rsidR="00AB256B" w:rsidRDefault="00AB256B">
          <w:pPr>
            <w:pStyle w:val="EindhovenKoptekst"/>
          </w:pPr>
        </w:p>
      </w:tc>
      <w:tc>
        <w:tcPr>
          <w:tcW w:w="284" w:type="dxa"/>
        </w:tcPr>
        <w:p w14:paraId="7DCD0E96" w14:textId="77777777" w:rsidR="00AB256B" w:rsidRDefault="00AB256B">
          <w:pPr>
            <w:pStyle w:val="EindhovenKoptekst"/>
          </w:pPr>
        </w:p>
      </w:tc>
      <w:tc>
        <w:tcPr>
          <w:tcW w:w="5103" w:type="dxa"/>
        </w:tcPr>
        <w:p w14:paraId="7DCD0E97" w14:textId="77777777" w:rsidR="00AB256B" w:rsidRPr="00C54001" w:rsidRDefault="00AB256B" w:rsidP="00F848AA">
          <w:pPr>
            <w:pStyle w:val="Voettekst"/>
            <w:spacing w:line="220" w:lineRule="atLeast"/>
            <w:rPr>
              <w:szCs w:val="16"/>
            </w:rPr>
          </w:pPr>
          <w:r>
            <w:rPr>
              <w:szCs w:val="16"/>
            </w:rPr>
            <w:t>gemeente Eindhoven</w:t>
          </w:r>
        </w:p>
      </w:tc>
      <w:tc>
        <w:tcPr>
          <w:tcW w:w="3148" w:type="dxa"/>
        </w:tcPr>
        <w:p w14:paraId="7DCD0E98" w14:textId="77777777" w:rsidR="00AB256B" w:rsidRDefault="00AB256B">
          <w:pPr>
            <w:pStyle w:val="PaginanummerEindhoven"/>
          </w:pPr>
          <w:r>
            <w:fldChar w:fldCharType="begin"/>
          </w:r>
          <w:r>
            <w:instrText xml:space="preserve"> PAGE </w:instrText>
          </w:r>
          <w:r>
            <w:fldChar w:fldCharType="separate"/>
          </w:r>
          <w:r w:rsidR="00C73A37">
            <w:rPr>
              <w:noProof/>
            </w:rPr>
            <w:t>4</w:t>
          </w:r>
          <w:r>
            <w:fldChar w:fldCharType="end"/>
          </w:r>
        </w:p>
      </w:tc>
    </w:tr>
  </w:tbl>
  <w:p w14:paraId="7DCD0E9A" w14:textId="77777777" w:rsidR="00AB256B" w:rsidRDefault="00AB256B">
    <w:pPr>
      <w:pStyle w:val="Voettekst"/>
    </w:pPr>
  </w:p>
  <w:p w14:paraId="7DCD0E9B" w14:textId="77777777" w:rsidR="00AB256B" w:rsidRDefault="00AB25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D0E69" w14:textId="77777777" w:rsidR="00C73A37" w:rsidRDefault="00C73A37" w:rsidP="00917F83">
      <w:pPr>
        <w:spacing w:line="240" w:lineRule="auto"/>
      </w:pPr>
      <w:r>
        <w:separator/>
      </w:r>
    </w:p>
  </w:footnote>
  <w:footnote w:type="continuationSeparator" w:id="0">
    <w:p w14:paraId="7DCD0E6A" w14:textId="77777777" w:rsidR="00C73A37" w:rsidRDefault="00C73A37" w:rsidP="00917F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AB256B" w:rsidRPr="002C183F" w14:paraId="7DCD0E70" w14:textId="77777777" w:rsidTr="002B74D2">
      <w:tc>
        <w:tcPr>
          <w:tcW w:w="1650" w:type="dxa"/>
        </w:tcPr>
        <w:p w14:paraId="7DCD0E6D" w14:textId="77777777" w:rsidR="00AB256B" w:rsidRDefault="00AB256B" w:rsidP="00C76F9E">
          <w:pPr>
            <w:pStyle w:val="EindhovenKoptekst"/>
            <w:jc w:val="right"/>
          </w:pPr>
        </w:p>
      </w:tc>
      <w:tc>
        <w:tcPr>
          <w:tcW w:w="272" w:type="dxa"/>
        </w:tcPr>
        <w:p w14:paraId="7DCD0E6E" w14:textId="77777777" w:rsidR="00AB256B" w:rsidRDefault="00AB256B" w:rsidP="002B74D2">
          <w:pPr>
            <w:pStyle w:val="EindhovenKoptekst"/>
          </w:pPr>
        </w:p>
      </w:tc>
      <w:tc>
        <w:tcPr>
          <w:tcW w:w="7230" w:type="dxa"/>
        </w:tcPr>
        <w:p w14:paraId="7DCD0E6F" w14:textId="77777777" w:rsidR="00AB256B" w:rsidRDefault="00AB256B" w:rsidP="002B74D2">
          <w:pPr>
            <w:pStyle w:val="EindhovenKoptekst"/>
          </w:pPr>
          <w:r>
            <w:fldChar w:fldCharType="begin" w:fldLock="1"/>
          </w:r>
          <w:r w:rsidRPr="00C91D53">
            <w:instrText xml:space="preserve"> mitVV VVC04D97081AAD9149BC1976FD0844A8A1 \* MERGEFORMAT </w:instrText>
          </w:r>
          <w:r>
            <w:fldChar w:fldCharType="end"/>
          </w:r>
        </w:p>
      </w:tc>
    </w:tr>
    <w:tr w:rsidR="00AB256B" w:rsidRPr="002C183F" w14:paraId="7DCD0E74" w14:textId="77777777" w:rsidTr="002B74D2">
      <w:tc>
        <w:tcPr>
          <w:tcW w:w="1650" w:type="dxa"/>
        </w:tcPr>
        <w:p w14:paraId="7DCD0E71" w14:textId="1484DF19" w:rsidR="00AB256B" w:rsidRDefault="00AB256B" w:rsidP="002B74D2">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7DCD0E72" w14:textId="77777777" w:rsidR="00AB256B" w:rsidRDefault="00AB256B" w:rsidP="002B74D2">
          <w:pPr>
            <w:pStyle w:val="EindhovenKoptekst"/>
          </w:pPr>
        </w:p>
      </w:tc>
      <w:tc>
        <w:tcPr>
          <w:tcW w:w="7230" w:type="dxa"/>
        </w:tcPr>
        <w:p w14:paraId="7DCD0E73" w14:textId="540A0209" w:rsidR="00AB256B" w:rsidRDefault="00AB256B" w:rsidP="002B74D2">
          <w:pPr>
            <w:pStyle w:val="EindhovenKoptekst"/>
          </w:pPr>
          <w:r>
            <w:fldChar w:fldCharType="begin"/>
          </w:r>
          <w:r>
            <w:instrText xml:space="preserve"> IF </w:instrText>
          </w:r>
          <w:r>
            <w:fldChar w:fldCharType="begin" w:fldLock="1"/>
          </w:r>
          <w:r w:rsidRPr="005E2E82">
            <w:instrText xml:space="preserve"> mitVV VV82424FC40ECBF24E9441AC25240C8469 \* MERGEFORMAT </w:instrText>
          </w:r>
          <w:r>
            <w:fldChar w:fldCharType="end"/>
          </w:r>
          <w:r>
            <w:instrText xml:space="preserve"> = "</w:instrText>
          </w:r>
          <w:r w:rsidRPr="005E2E82">
            <w:instrText>Afdeling op het volgblad</w:instrText>
          </w:r>
          <w:r>
            <w:instrText>" "</w:instrText>
          </w:r>
          <w:r>
            <w:fldChar w:fldCharType="begin" w:fldLock="1"/>
          </w:r>
          <w:r w:rsidRPr="005E2E82">
            <w:instrText xml:space="preserve"> mitVV VVE557B2E2AF7E444DBA12347BAA7B0A20 \* MERGEFORMAT </w:instrText>
          </w:r>
          <w:r>
            <w:fldChar w:fldCharType="separate"/>
          </w:r>
          <w:r w:rsidR="00C73A37">
            <w:rPr>
              <w:bCs/>
            </w:rPr>
            <w:instrText>RBT - Realisatie, Beheer en Toezicht</w:instrText>
          </w:r>
          <w:r>
            <w:fldChar w:fldCharType="end"/>
          </w:r>
          <w:r>
            <w:instrText xml:space="preserve"> - </w:instrText>
          </w:r>
          <w:r>
            <w:fldChar w:fldCharType="begin" w:fldLock="1"/>
          </w:r>
          <w:r w:rsidRPr="005E2E82">
            <w:instrText xml:space="preserve"> mitVV VV509FF2DE2B81E6468BC5F798B27E724E \* MERGEFORMAT </w:instrText>
          </w:r>
          <w:r>
            <w:fldChar w:fldCharType="separate"/>
          </w:r>
          <w:r w:rsidR="00C73A37">
            <w:rPr>
              <w:bCs/>
            </w:rPr>
            <w:instrText>VPR - Voorbereiding en Projectuitvoering</w:instrText>
          </w:r>
          <w:r>
            <w:fldChar w:fldCharType="end"/>
          </w:r>
          <w:r>
            <w:instrText xml:space="preserve">" " " * MERGEFORMAT </w:instrText>
          </w:r>
          <w:r>
            <w:fldChar w:fldCharType="separate"/>
          </w:r>
          <w:r w:rsidR="005C6046">
            <w:rPr>
              <w:noProof/>
            </w:rPr>
            <w:t xml:space="preserve"> </w:t>
          </w:r>
          <w:r>
            <w:fldChar w:fldCharType="end"/>
          </w:r>
        </w:p>
      </w:tc>
    </w:tr>
    <w:tr w:rsidR="00AB256B" w:rsidRPr="002C183F" w14:paraId="7DCD0E78" w14:textId="77777777" w:rsidTr="002B74D2">
      <w:tc>
        <w:tcPr>
          <w:tcW w:w="1650" w:type="dxa"/>
        </w:tcPr>
        <w:p w14:paraId="7DCD0E75" w14:textId="77777777" w:rsidR="00AB256B" w:rsidRPr="00612980" w:rsidRDefault="00AB256B" w:rsidP="002B74D2">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7DCD0E76" w14:textId="77777777" w:rsidR="00AB256B" w:rsidRPr="00612980" w:rsidRDefault="00AB256B" w:rsidP="002B74D2">
          <w:pPr>
            <w:pStyle w:val="EindhovenKoptekst"/>
            <w:rPr>
              <w:lang w:val="de-DE"/>
            </w:rPr>
          </w:pPr>
        </w:p>
      </w:tc>
      <w:tc>
        <w:tcPr>
          <w:tcW w:w="7230" w:type="dxa"/>
        </w:tcPr>
        <w:p w14:paraId="7DCD0E77" w14:textId="77777777" w:rsidR="00AB256B" w:rsidRPr="00612980" w:rsidRDefault="00AB256B" w:rsidP="002B74D2">
          <w:pPr>
            <w:pStyle w:val="EindhovenKoptekst"/>
            <w:rPr>
              <w:lang w:val="de-DE"/>
            </w:rPr>
          </w:pPr>
        </w:p>
      </w:tc>
    </w:tr>
  </w:tbl>
  <w:p w14:paraId="7DCD0E79" w14:textId="77777777" w:rsidR="00AB256B" w:rsidRDefault="00AB25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AB256B" w:rsidRPr="002C183F" w14:paraId="7DCD0E7D" w14:textId="77777777" w:rsidTr="00B122A8">
      <w:tc>
        <w:tcPr>
          <w:tcW w:w="1650" w:type="dxa"/>
        </w:tcPr>
        <w:p w14:paraId="7DCD0E7A" w14:textId="77777777" w:rsidR="00AB256B" w:rsidRDefault="00AB256B" w:rsidP="00B122A8">
          <w:pPr>
            <w:pStyle w:val="EindhovenKoptekst"/>
            <w:jc w:val="right"/>
          </w:pPr>
        </w:p>
      </w:tc>
      <w:tc>
        <w:tcPr>
          <w:tcW w:w="272" w:type="dxa"/>
        </w:tcPr>
        <w:p w14:paraId="7DCD0E7B" w14:textId="77777777" w:rsidR="00AB256B" w:rsidRDefault="00AB256B" w:rsidP="00B122A8">
          <w:pPr>
            <w:pStyle w:val="EindhovenKoptekst"/>
          </w:pPr>
        </w:p>
      </w:tc>
      <w:tc>
        <w:tcPr>
          <w:tcW w:w="7230" w:type="dxa"/>
        </w:tcPr>
        <w:p w14:paraId="7DCD0E7C" w14:textId="0536D629" w:rsidR="00AB256B" w:rsidRDefault="00DF3117" w:rsidP="00B122A8">
          <w:pPr>
            <w:pStyle w:val="EindhovenKoptekst"/>
          </w:pPr>
          <w:r>
            <w:t>880000001</w:t>
          </w:r>
          <w:r w:rsidR="005C6046">
            <w:t xml:space="preserve"> </w:t>
          </w:r>
          <w:r w:rsidR="005C6046" w:rsidRPr="005C6046">
            <w:t>Bouw- en Woonrijp maken Buurtschap te Veld</w:t>
          </w:r>
          <w:r w:rsidR="00AB256B">
            <w:fldChar w:fldCharType="begin" w:fldLock="1"/>
          </w:r>
          <w:r w:rsidR="00AB256B" w:rsidRPr="00C91D53">
            <w:instrText xml:space="preserve"> mitVV VVC04D97081AAD9149BC1976FD0844A8A1 \* MERGEFORMAT </w:instrText>
          </w:r>
          <w:r w:rsidR="00AB256B">
            <w:fldChar w:fldCharType="end"/>
          </w:r>
        </w:p>
      </w:tc>
    </w:tr>
    <w:tr w:rsidR="00AB256B" w:rsidRPr="002C183F" w14:paraId="7DCD0E81" w14:textId="77777777" w:rsidTr="00B122A8">
      <w:tc>
        <w:tcPr>
          <w:tcW w:w="1650" w:type="dxa"/>
        </w:tcPr>
        <w:p w14:paraId="7DCD0E7E" w14:textId="1375C067" w:rsidR="00AB256B" w:rsidRDefault="00AB256B" w:rsidP="00B122A8">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7DCD0E7F" w14:textId="77777777" w:rsidR="00AB256B" w:rsidRDefault="00AB256B" w:rsidP="00B122A8">
          <w:pPr>
            <w:pStyle w:val="EindhovenKoptekst"/>
          </w:pPr>
        </w:p>
      </w:tc>
      <w:tc>
        <w:tcPr>
          <w:tcW w:w="7230" w:type="dxa"/>
        </w:tcPr>
        <w:p w14:paraId="7DCD0E80" w14:textId="62064022" w:rsidR="00AB256B" w:rsidRDefault="00AB256B" w:rsidP="00B122A8">
          <w:pPr>
            <w:pStyle w:val="EindhovenKoptekst"/>
          </w:pPr>
          <w:r>
            <w:fldChar w:fldCharType="begin"/>
          </w:r>
          <w:r>
            <w:instrText xml:space="preserve"> IF </w:instrText>
          </w:r>
          <w:r>
            <w:fldChar w:fldCharType="begin" w:fldLock="1"/>
          </w:r>
          <w:r w:rsidRPr="005E2E82">
            <w:instrText xml:space="preserve"> mitVV VV82424FC40ECBF24E9441AC25240C8469 \* MERGEFORMAT </w:instrText>
          </w:r>
          <w:r>
            <w:fldChar w:fldCharType="end"/>
          </w:r>
          <w:r>
            <w:instrText xml:space="preserve"> = "</w:instrText>
          </w:r>
          <w:r w:rsidRPr="005E2E82">
            <w:instrText>Afdeling op het volgblad</w:instrText>
          </w:r>
          <w:r>
            <w:instrText>" "</w:instrText>
          </w:r>
          <w:r>
            <w:fldChar w:fldCharType="begin" w:fldLock="1"/>
          </w:r>
          <w:r w:rsidRPr="005E2E82">
            <w:instrText xml:space="preserve"> mitVV VVE557B2E2AF7E444DBA12347BAA7B0A20 \* MERGEFORMAT </w:instrText>
          </w:r>
          <w:r>
            <w:fldChar w:fldCharType="separate"/>
          </w:r>
          <w:r w:rsidR="00C73A37">
            <w:rPr>
              <w:bCs/>
            </w:rPr>
            <w:instrText>RBT - Realisatie, Beheer en Toezicht</w:instrText>
          </w:r>
          <w:r>
            <w:fldChar w:fldCharType="end"/>
          </w:r>
          <w:r>
            <w:instrText xml:space="preserve"> - </w:instrText>
          </w:r>
          <w:r>
            <w:fldChar w:fldCharType="begin" w:fldLock="1"/>
          </w:r>
          <w:r w:rsidRPr="005E2E82">
            <w:instrText xml:space="preserve"> mitVV VV509FF2DE2B81E6468BC5F798B27E724E \* MERGEFORMAT </w:instrText>
          </w:r>
          <w:r>
            <w:fldChar w:fldCharType="separate"/>
          </w:r>
          <w:r w:rsidR="00C73A37">
            <w:rPr>
              <w:bCs/>
            </w:rPr>
            <w:instrText>VPR - Voorbereiding en Projectuitvoering</w:instrText>
          </w:r>
          <w:r>
            <w:fldChar w:fldCharType="end"/>
          </w:r>
          <w:r>
            <w:instrText xml:space="preserve">" " " * MERGEFORMAT </w:instrText>
          </w:r>
          <w:r>
            <w:fldChar w:fldCharType="separate"/>
          </w:r>
          <w:r w:rsidR="005C6046">
            <w:rPr>
              <w:noProof/>
            </w:rPr>
            <w:t xml:space="preserve"> </w:t>
          </w:r>
          <w:r>
            <w:fldChar w:fldCharType="end"/>
          </w:r>
        </w:p>
      </w:tc>
    </w:tr>
    <w:tr w:rsidR="00AB256B" w:rsidRPr="002C183F" w14:paraId="7DCD0E85" w14:textId="77777777" w:rsidTr="00B122A8">
      <w:tc>
        <w:tcPr>
          <w:tcW w:w="1650" w:type="dxa"/>
        </w:tcPr>
        <w:p w14:paraId="7DCD0E82" w14:textId="77777777" w:rsidR="00AB256B" w:rsidRPr="00612980" w:rsidRDefault="00AB256B" w:rsidP="00B122A8">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7DCD0E83" w14:textId="77777777" w:rsidR="00AB256B" w:rsidRPr="00612980" w:rsidRDefault="00AB256B" w:rsidP="00B122A8">
          <w:pPr>
            <w:pStyle w:val="EindhovenKoptekst"/>
            <w:rPr>
              <w:lang w:val="de-DE"/>
            </w:rPr>
          </w:pPr>
        </w:p>
      </w:tc>
      <w:tc>
        <w:tcPr>
          <w:tcW w:w="7230" w:type="dxa"/>
        </w:tcPr>
        <w:p w14:paraId="7DCD0E84" w14:textId="77777777" w:rsidR="00AB256B" w:rsidRPr="00612980" w:rsidRDefault="00AB256B" w:rsidP="00B122A8">
          <w:pPr>
            <w:pStyle w:val="EindhovenKoptekst"/>
            <w:rPr>
              <w:lang w:val="de-DE"/>
            </w:rPr>
          </w:pPr>
        </w:p>
      </w:tc>
    </w:tr>
  </w:tbl>
  <w:p w14:paraId="7DCD0E86" w14:textId="77777777" w:rsidR="00AB256B" w:rsidRDefault="00AB25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D0E94" w14:textId="77777777" w:rsidR="00C13634" w:rsidRDefault="00C1363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301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F870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C65B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EC70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2A54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2417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72CC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CC84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4A92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A8C6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F0878"/>
    <w:multiLevelType w:val="singleLevel"/>
    <w:tmpl w:val="9A32E08E"/>
    <w:lvl w:ilvl="0">
      <w:start w:val="1"/>
      <w:numFmt w:val="lowerLetter"/>
      <w:lvlText w:val="%1"/>
      <w:legacy w:legacy="1" w:legacySpace="0" w:legacyIndent="283"/>
      <w:lvlJc w:val="left"/>
      <w:pPr>
        <w:ind w:left="283" w:hanging="283"/>
      </w:pPr>
    </w:lvl>
  </w:abstractNum>
  <w:abstractNum w:abstractNumId="11" w15:restartNumberingAfterBreak="0">
    <w:nsid w:val="09DB4B89"/>
    <w:multiLevelType w:val="singleLevel"/>
    <w:tmpl w:val="A5902044"/>
    <w:lvl w:ilvl="0">
      <w:start w:val="1"/>
      <w:numFmt w:val="lowerLetter"/>
      <w:lvlText w:val="%1"/>
      <w:legacy w:legacy="1" w:legacySpace="0" w:legacyIndent="283"/>
      <w:lvlJc w:val="left"/>
      <w:pPr>
        <w:ind w:left="283" w:hanging="283"/>
      </w:pPr>
    </w:lvl>
  </w:abstractNum>
  <w:abstractNum w:abstractNumId="12" w15:restartNumberingAfterBreak="0">
    <w:nsid w:val="0C8E5345"/>
    <w:multiLevelType w:val="singleLevel"/>
    <w:tmpl w:val="92AC590A"/>
    <w:lvl w:ilvl="0">
      <w:start w:val="1"/>
      <w:numFmt w:val="bullet"/>
      <w:pStyle w:val="opsomStreepje"/>
      <w:lvlText w:val="–"/>
      <w:lvlJc w:val="left"/>
      <w:pPr>
        <w:tabs>
          <w:tab w:val="num" w:pos="284"/>
        </w:tabs>
        <w:ind w:left="284" w:hanging="284"/>
      </w:pPr>
      <w:rPr>
        <w:rFonts w:ascii="Arial" w:hAnsi="Arial" w:hint="default"/>
        <w:sz w:val="18"/>
      </w:rPr>
    </w:lvl>
  </w:abstractNum>
  <w:abstractNum w:abstractNumId="13" w15:restartNumberingAfterBreak="0">
    <w:nsid w:val="0D0058C7"/>
    <w:multiLevelType w:val="multilevel"/>
    <w:tmpl w:val="E7509CE4"/>
    <w:lvl w:ilvl="0">
      <w:start w:val="1"/>
      <w:numFmt w:val="bullet"/>
      <w:pStyle w:val="Lijstopsomteken"/>
      <w:lvlText w:val=""/>
      <w:lvlJc w:val="left"/>
      <w:pPr>
        <w:tabs>
          <w:tab w:val="num" w:pos="284"/>
        </w:tabs>
        <w:ind w:left="284" w:hanging="284"/>
      </w:pPr>
      <w:rPr>
        <w:rFonts w:ascii="Symbol" w:hAnsi="Symbol" w:hint="default"/>
        <w:color w:val="auto"/>
      </w:rPr>
    </w:lvl>
    <w:lvl w:ilvl="1">
      <w:start w:val="1"/>
      <w:numFmt w:val="none"/>
      <w:pStyle w:val="Lijstopsomteken2"/>
      <w:lvlText w:val="%1-"/>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numFmt w:val="none"/>
      <w:lvlText w:val=""/>
      <w:lvlJc w:val="left"/>
      <w:pPr>
        <w:tabs>
          <w:tab w:val="num" w:pos="360"/>
        </w:tabs>
      </w:p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47B6EDB"/>
    <w:multiLevelType w:val="multilevel"/>
    <w:tmpl w:val="1F30F7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70E39C0"/>
    <w:multiLevelType w:val="hybridMultilevel"/>
    <w:tmpl w:val="6A604688"/>
    <w:lvl w:ilvl="0" w:tplc="6E7C0058">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277AF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2744A9"/>
    <w:multiLevelType w:val="singleLevel"/>
    <w:tmpl w:val="B42C8CC2"/>
    <w:lvl w:ilvl="0">
      <w:start w:val="1"/>
      <w:numFmt w:val="upperLetter"/>
      <w:pStyle w:val="OpsommingNummer"/>
      <w:lvlText w:val="%1"/>
      <w:lvlJc w:val="left"/>
      <w:pPr>
        <w:tabs>
          <w:tab w:val="num" w:pos="851"/>
        </w:tabs>
        <w:ind w:left="851" w:hanging="851"/>
      </w:pPr>
      <w:rPr>
        <w:rFonts w:ascii="Arial" w:hAnsi="Arial" w:hint="default"/>
        <w:b w:val="0"/>
        <w:i w:val="0"/>
        <w:sz w:val="24"/>
      </w:rPr>
    </w:lvl>
  </w:abstractNum>
  <w:abstractNum w:abstractNumId="18" w15:restartNumberingAfterBreak="0">
    <w:nsid w:val="32D4221A"/>
    <w:multiLevelType w:val="multilevel"/>
    <w:tmpl w:val="8BE0A1CE"/>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9" w15:restartNumberingAfterBreak="0">
    <w:nsid w:val="37FE4150"/>
    <w:multiLevelType w:val="multilevel"/>
    <w:tmpl w:val="F4F634C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20" w15:restartNumberingAfterBreak="0">
    <w:nsid w:val="3E992925"/>
    <w:multiLevelType w:val="hybridMultilevel"/>
    <w:tmpl w:val="5DA64484"/>
    <w:lvl w:ilvl="0" w:tplc="04021690">
      <w:start w:val="1"/>
      <w:numFmt w:val="bullet"/>
      <w:lvlText w:val="b"/>
      <w:lvlJc w:val="left"/>
      <w:pPr>
        <w:tabs>
          <w:tab w:val="num" w:pos="720"/>
        </w:tabs>
        <w:ind w:left="720" w:hanging="360"/>
      </w:pPr>
      <w:rPr>
        <w:rFonts w:ascii="Logo Font" w:hAnsi="Logo Font" w:hint="default"/>
        <w:b w:val="0"/>
        <w:i w:val="0"/>
        <w:sz w:val="20"/>
        <w:szCs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4E15ED"/>
    <w:multiLevelType w:val="singleLevel"/>
    <w:tmpl w:val="A5902044"/>
    <w:lvl w:ilvl="0">
      <w:start w:val="1"/>
      <w:numFmt w:val="lowerLetter"/>
      <w:lvlText w:val="%1"/>
      <w:legacy w:legacy="1" w:legacySpace="0" w:legacyIndent="283"/>
      <w:lvlJc w:val="left"/>
      <w:pPr>
        <w:ind w:left="283" w:hanging="283"/>
      </w:pPr>
    </w:lvl>
  </w:abstractNum>
  <w:abstractNum w:abstractNumId="22" w15:restartNumberingAfterBreak="0">
    <w:nsid w:val="43832D7D"/>
    <w:multiLevelType w:val="multilevel"/>
    <w:tmpl w:val="A3D6F4F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23" w15:restartNumberingAfterBreak="0">
    <w:nsid w:val="45A934EC"/>
    <w:multiLevelType w:val="singleLevel"/>
    <w:tmpl w:val="AC7EE15E"/>
    <w:lvl w:ilvl="0">
      <w:start w:val="1"/>
      <w:numFmt w:val="bullet"/>
      <w:lvlText w:val="■"/>
      <w:lvlJc w:val="left"/>
      <w:pPr>
        <w:tabs>
          <w:tab w:val="num" w:pos="357"/>
        </w:tabs>
        <w:ind w:left="295" w:hanging="295"/>
      </w:pPr>
      <w:rPr>
        <w:rFonts w:ascii="Arial" w:hAnsi="Arial" w:hint="default"/>
        <w:sz w:val="16"/>
      </w:rPr>
    </w:lvl>
  </w:abstractNum>
  <w:abstractNum w:abstractNumId="24" w15:restartNumberingAfterBreak="0">
    <w:nsid w:val="46C071BB"/>
    <w:multiLevelType w:val="singleLevel"/>
    <w:tmpl w:val="A5902044"/>
    <w:lvl w:ilvl="0">
      <w:start w:val="1"/>
      <w:numFmt w:val="lowerLetter"/>
      <w:lvlText w:val="%1"/>
      <w:legacy w:legacy="1" w:legacySpace="0" w:legacyIndent="283"/>
      <w:lvlJc w:val="left"/>
      <w:pPr>
        <w:ind w:left="283" w:hanging="283"/>
      </w:pPr>
    </w:lvl>
  </w:abstractNum>
  <w:abstractNum w:abstractNumId="25" w15:restartNumberingAfterBreak="0">
    <w:nsid w:val="47F67D4A"/>
    <w:multiLevelType w:val="singleLevel"/>
    <w:tmpl w:val="56F6713E"/>
    <w:lvl w:ilvl="0">
      <w:start w:val="1"/>
      <w:numFmt w:val="bullet"/>
      <w:pStyle w:val="Bulletopsom"/>
      <w:lvlText w:val="•"/>
      <w:lvlJc w:val="left"/>
      <w:pPr>
        <w:tabs>
          <w:tab w:val="num" w:pos="227"/>
        </w:tabs>
        <w:ind w:left="227" w:hanging="227"/>
      </w:pPr>
      <w:rPr>
        <w:rFonts w:ascii="Arial" w:hAnsi="Arial" w:hint="default"/>
        <w:b w:val="0"/>
        <w:i w:val="0"/>
        <w:color w:val="auto"/>
        <w:sz w:val="18"/>
      </w:rPr>
    </w:lvl>
  </w:abstractNum>
  <w:abstractNum w:abstractNumId="26" w15:restartNumberingAfterBreak="0">
    <w:nsid w:val="4B3D2267"/>
    <w:multiLevelType w:val="multilevel"/>
    <w:tmpl w:val="BD5AC2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0410424"/>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1FB6254"/>
    <w:multiLevelType w:val="hybridMultilevel"/>
    <w:tmpl w:val="E54290FA"/>
    <w:lvl w:ilvl="0" w:tplc="0518EB62">
      <w:start w:val="1"/>
      <w:numFmt w:val="bullet"/>
      <w:lvlText w:val=""/>
      <w:lvlJc w:val="left"/>
      <w:pPr>
        <w:tabs>
          <w:tab w:val="num" w:pos="284"/>
        </w:tabs>
        <w:ind w:left="284" w:hanging="284"/>
      </w:pPr>
      <w:rPr>
        <w:rFonts w:ascii="Symbol" w:hAnsi="Symbol" w:hint="default"/>
        <w:color w:val="auto"/>
        <w:sz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462FF"/>
    <w:multiLevelType w:val="multilevel"/>
    <w:tmpl w:val="36FE24C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95316FE"/>
    <w:multiLevelType w:val="multilevel"/>
    <w:tmpl w:val="DC4E262E"/>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A217764"/>
    <w:multiLevelType w:val="hybridMultilevel"/>
    <w:tmpl w:val="6D48E5EE"/>
    <w:lvl w:ilvl="0" w:tplc="6E7C0058">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C064BC"/>
    <w:multiLevelType w:val="multilevel"/>
    <w:tmpl w:val="F1D41B1E"/>
    <w:lvl w:ilvl="0">
      <w:start w:val="1"/>
      <w:numFmt w:val="bullet"/>
      <w:lvlText w:val=""/>
      <w:lvlJc w:val="left"/>
      <w:pPr>
        <w:tabs>
          <w:tab w:val="num" w:pos="284"/>
        </w:tabs>
        <w:ind w:left="284" w:hanging="284"/>
      </w:pPr>
      <w:rPr>
        <w:rFonts w:ascii="Symbol" w:hAnsi="Symbol" w:hint="default"/>
        <w:color w:val="auto"/>
        <w:sz w:val="16"/>
      </w:rPr>
    </w:lvl>
    <w:lvl w:ilvl="1">
      <w:start w:val="1"/>
      <w:numFmt w:val="none"/>
      <w:lvlText w:val="%1-"/>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18E4AC8"/>
    <w:multiLevelType w:val="singleLevel"/>
    <w:tmpl w:val="A5902044"/>
    <w:lvl w:ilvl="0">
      <w:start w:val="1"/>
      <w:numFmt w:val="lowerLetter"/>
      <w:lvlText w:val="%1"/>
      <w:legacy w:legacy="1" w:legacySpace="0" w:legacyIndent="283"/>
      <w:lvlJc w:val="left"/>
      <w:pPr>
        <w:ind w:left="283" w:hanging="283"/>
      </w:pPr>
    </w:lvl>
  </w:abstractNum>
  <w:abstractNum w:abstractNumId="34" w15:restartNumberingAfterBreak="0">
    <w:nsid w:val="65E84C24"/>
    <w:multiLevelType w:val="singleLevel"/>
    <w:tmpl w:val="A5902044"/>
    <w:lvl w:ilvl="0">
      <w:start w:val="1"/>
      <w:numFmt w:val="lowerLetter"/>
      <w:lvlText w:val="%1"/>
      <w:legacy w:legacy="1" w:legacySpace="0" w:legacyIndent="283"/>
      <w:lvlJc w:val="left"/>
      <w:pPr>
        <w:ind w:left="283" w:hanging="283"/>
      </w:pPr>
    </w:lvl>
  </w:abstractNum>
  <w:abstractNum w:abstractNumId="35" w15:restartNumberingAfterBreak="0">
    <w:nsid w:val="66161950"/>
    <w:multiLevelType w:val="multilevel"/>
    <w:tmpl w:val="1F30F7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BC836E4"/>
    <w:multiLevelType w:val="multilevel"/>
    <w:tmpl w:val="8E2A5506"/>
    <w:lvl w:ilvl="0">
      <w:start w:val="1"/>
      <w:numFmt w:val="bullet"/>
      <w:lvlText w:val="■"/>
      <w:lvlJc w:val="left"/>
      <w:pPr>
        <w:tabs>
          <w:tab w:val="num" w:pos="357"/>
        </w:tabs>
        <w:ind w:left="295" w:hanging="295"/>
      </w:pPr>
      <w:rPr>
        <w:rFonts w:ascii="Arial" w:hAnsi="Arial"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880F81"/>
    <w:multiLevelType w:val="multilevel"/>
    <w:tmpl w:val="908E437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286610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5"/>
  </w:num>
  <w:num w:numId="2">
    <w:abstractNumId w:val="12"/>
  </w:num>
  <w:num w:numId="3">
    <w:abstractNumId w:val="17"/>
  </w:num>
  <w:num w:numId="4">
    <w:abstractNumId w:val="10"/>
  </w:num>
  <w:num w:numId="5">
    <w:abstractNumId w:val="18"/>
  </w:num>
  <w:num w:numId="6">
    <w:abstractNumId w:val="23"/>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0"/>
  </w:num>
  <w:num w:numId="19">
    <w:abstractNumId w:val="37"/>
  </w:num>
  <w:num w:numId="20">
    <w:abstractNumId w:val="19"/>
  </w:num>
  <w:num w:numId="21">
    <w:abstractNumId w:val="22"/>
  </w:num>
  <w:num w:numId="22">
    <w:abstractNumId w:val="34"/>
  </w:num>
  <w:num w:numId="23">
    <w:abstractNumId w:val="24"/>
  </w:num>
  <w:num w:numId="24">
    <w:abstractNumId w:val="21"/>
  </w:num>
  <w:num w:numId="25">
    <w:abstractNumId w:val="13"/>
  </w:num>
  <w:num w:numId="26">
    <w:abstractNumId w:val="32"/>
  </w:num>
  <w:num w:numId="27">
    <w:abstractNumId w:val="36"/>
  </w:num>
  <w:num w:numId="28">
    <w:abstractNumId w:val="31"/>
  </w:num>
  <w:num w:numId="29">
    <w:abstractNumId w:val="15"/>
  </w:num>
  <w:num w:numId="30">
    <w:abstractNumId w:val="28"/>
  </w:num>
  <w:num w:numId="31">
    <w:abstractNumId w:val="27"/>
  </w:num>
  <w:num w:numId="32">
    <w:abstractNumId w:val="14"/>
  </w:num>
  <w:num w:numId="33">
    <w:abstractNumId w:val="29"/>
  </w:num>
  <w:num w:numId="34">
    <w:abstractNumId w:val="26"/>
  </w:num>
  <w:num w:numId="35">
    <w:abstractNumId w:val="35"/>
  </w:num>
  <w:num w:numId="36">
    <w:abstractNumId w:val="16"/>
  </w:num>
  <w:num w:numId="37">
    <w:abstractNumId w:val="38"/>
  </w:num>
  <w:num w:numId="38">
    <w:abstractNumId w:val="33"/>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ocAuthor" w:val="Karlijn Oosterbaan"/>
    <w:docVar w:name="DocDuplex" w:val="DUPLEX_DEFAULT"/>
    <w:docVar w:name="DocIndex" w:val="0000"/>
    <w:docVar w:name="DocPrinter" w:val="NOPRINTER"/>
    <w:docVar w:name="DocReg" w:val="0"/>
    <w:docVar w:name="DocType" w:val="NO"/>
    <w:docVar w:name="IW_Generated" w:val="True"/>
    <w:docVar w:name="mitFileNames" w:val="O:\Huisstijl\iWriter\Sjabloon\Algemeen\2 Algemeen-rapport\Rapport.dotx|O:\Huisstijl\iWriter\Sjabloon\[verborgen_bouwstenen]\Algemeen\koptekst_beeldmerk-vibes.dotx|"/>
    <w:docVar w:name="mitStyleTemplates" w:val="|"/>
    <w:docVar w:name="mitXMLOut" w:val="&lt;?xml version=&quot;1.0&quot; encoding=&quot;UTF-8&quot; ?&gt;_x000d__x000a_&lt;MITOUTPUT&gt;&lt;Titel id=&quot;VV95B521A60141AC4C80D8CC695D2E394A&quot; prop=&quot;&quot; def=&quot;&quot; dst=&quot;0&quot; changed=&quot;true&quot; &gt;&lt;/Titel&gt;_x000d__x000a_&lt;MedewerkerVoornaam id=&quot;VV54AC4E76C55C7F48B5A24452F8587BF8&quot; prop=&quot;&quot; def=&quo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true&quot; &gt;Robert&lt;/MedewerkerVoornaam&gt;_x000d__x000a_&lt;Ondertitel id=&quot;VVA10FEFE5D8C5D74D9C428C5D70813BA4&quot; prop=&quot;&quot; def=&quot;&quot; dst=&quot;0&quot; changed=&quot;true&quot; &gt;&lt;/Ondertitel&gt;_x000d__x000a_&lt;MedewerkerSector id=&quot;VVE557B2E2AF7E444DBA12347BAA7B0A20&quot; prop=&quot;&quot; def=&quo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true&quot; &gt;RBT - Realisatie, Beheer en Toezicht&lt;/MedewerkerSector&gt;_x000d__x000a_&lt;MedewerkerAfdeling id=&quot;VV509FF2DE2B81E6468BC5F798B27E724E&quot; prop=&quot;&quot; def=&quo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true&quot; &gt;VPR - Voorbereiding en Projectuitvoering&lt;/MedewerkerAfdeling&gt;_x000d__x000a_&lt;KeuzelijstTitelpagina id=&quot;VV94ADA91A00CF4F4FB7450416A5DA362D&quot; prop=&quot;&quot; def=&quot;&quot; dst=&quot;0&quot; changed=&quot;true&quot; &gt;Gewoon&lt;/KeuzelijstTitelpagina&gt;_x000d__x000a_&lt;NaamMedewerkerAfwijkend id=&quot;VV2C0EFF6C8E295A4FA7D2DDC2F2BEAB46&quot; prop=&quot;&quot; def=&quot;&quot; dst=&quot;0&quot; changed=&quot;true&quot; &gt;&lt;/NaamMedewerkerAfwijkend&gt;_x000d__x000a_&lt;MedewerkerTussenvoegsel id=&quot;VV2ADBA4EA61136943A6417E637744EBB5&quot; prop=&quot;&quot; def=&quo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true&quot; &gt;&lt;/MedewerkerTussenvoegsel&gt;_x000d__x000a_&lt;MedewerkerAchternaam id=&quot;VV6A9B94630142C145908BE05DF7E845FF&quot; prop=&quot;&quot; def=&quo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3&quot; changed=&quot;true&quot; &gt;Blanken&lt;/MedewerkerAchternaam&gt;_x000d__x000a_&lt;Versienummer id=&quot;VVA88D491B7230D44E8835908177725B3A&quot; prop=&quot;&quot; def=&quot;&quot; dst=&quot;0&quot; changed=&quot;true&quot; &gt;&lt;/Versienummer&gt;_x000d__x000a_&lt;Status id=&quot;VVE389B2D337822E4BA1BD2294C7A4F986&quot; prop=&quot;&quot; def=&quot;&quot; dst=&quot;0&quot; changed=&quot;true&quot; &gt;&lt;/Status&gt;_x000d__x000a_&lt;DatumRapport id=&quot;VV0E69AA91E90FE64DBCA68B0168642AD7&quot; prop=&quot;&quot; def=&quot;&quot; dst=&quot;0&quot; changed=&quot;true&quot; &gt;november 2017&lt;/DatumRapport&gt;_x000d__x000a_&lt;SamenstellingTitelVolgblad id=&quot;VVC04D97081AAD9149BC1976FD0844A8A1&quot; prop=&quot;&quot; def=&quot;=[Titel]~-~[Ondertitel]&quot; dst=&quot;1&quot; changed=&quot;true&quot; &gt;&lt;/SamenstellingTitelVolgblad&gt;_x000d__x000a_&lt;AfwijkendeTitelVolgblad id=&quot;VV145308DB45D53049B63BE15F05A164C6&quot; prop=&quot;&quot; def=&quot;&quot; dst=&quot;0&quot; changed=&quot;true&quot; &gt;&lt;/AfwijkendeTitelVolgblad&gt;_x000d__x000a_&lt;KeuzevakjeAfdelingOpVolgblad id=&quot;VV82424FC40ECBF24E9441AC25240C8469&quot; prop=&quot;&quot; def=&quot;&quot; dst=&quot;0&quot; changed=&quot;true&quot; &gt;&lt;/KeuzevakjeAfdelingOpVolgblad&gt;_x000d__x000a_&lt;/MITOUTPUT&gt;"/>
    <w:docVar w:name="SignatureMandatory" w:val="0"/>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047DEEBCFE805D4C95168AD581631702&lt;/GroupID&gt;&lt;GroupName&gt;Rapport&lt;/GroupName&gt;&lt;GroupDescription /&gt;&lt;GroupIndex&gt;1&lt;/GroupIndex&gt;&lt;GroupFields&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Titel&lt;/FieldPrompt&gt;&lt;FieldIndex&gt;2&lt;/FieldIndex&gt;&lt;FieldDescription&gt;Geef de titel van het rapport.&amp;#xD;_x000a_U kunt maximaal drie regels gebruiken voor de titel van het rapport. U mag gebruik maken van de Enter-toets.&lt;/FieldDescription&gt;&lt;FieldName&gt;Titel&lt;/FieldName&gt;&lt;FieldID&gt;VV95B521A60141AC4C80D8CC695D2E394A&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Ondertitel&lt;/FieldPrompt&gt;&lt;FieldIndex&gt;3&lt;/FieldIndex&gt;&lt;FieldDescription&gt;U kunt maximaal twee regels gebruiken voor de ondertitel van het rapport. U mag gebruik maken van de Enter-toets.&lt;/FieldDescription&gt;&lt;FieldName&gt;Ondertitel&lt;/FieldName&gt;&lt;FieldID&gt;VVA10FEFE5D8C5D74D9C428C5D70813BA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2&lt;/FieldRun&gt;&lt;FieldDataSource&gt;1&lt;/FieldDataSource&gt;&lt;FieldList&gt;0&lt;/FieldList&gt;&lt;FieldRequired&gt;0&lt;/FieldRequired&gt;&lt;FieldLen&gt;-1&lt;/FieldLen&gt;&lt;FieldHelp /&gt;&lt;FieldDocProp /&gt;&lt;FieldEmptyDate&gt;false&lt;/FieldEmptyDate&gt;&lt;FieldDefault xsi:type=&quot;xsd:string&quot;&gt;=[Titel]~-~[Ondertitel]&lt;/FieldDefault&gt;&lt;FieldFormat&gt;geen&lt;/FieldFormat&gt;&lt;FieldDataType&gt;0&lt;/FieldDataType&gt;&lt;FieldTip /&gt;&lt;FieldPrompt&gt;Titel volgblad&lt;/FieldPrompt&gt;&lt;FieldIndex&gt;4&lt;/FieldIndex&gt;&lt;FieldDescription&gt;De titel van het volgblad wordt samengesteld uit de titel, gevolgd door de ondertitel. &amp;#xD;_x000a_Indien deze tekst te lang is, kan in onderstaand veld een afwijkende tekst worden ingegeven.&lt;/FieldDescription&gt;&lt;FieldName&gt;SamenstellingTitelVolgblad&lt;/FieldName&gt;&lt;FieldID&gt;VVC04D97081AAD9149BC1976FD0844A8A1&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fwijkende titel volgblad&lt;/FieldPrompt&gt;&lt;FieldIndex&gt;5&lt;/FieldIndex&gt;&lt;FieldDescription&gt;De titel van het volgblad wordt samengesteld uit de titel, gevolgd door de ondertitel, zoals hier boven in het grijze veld zichtbaar. &amp;#xD;_x000a_Indien deze tekst te lang is, kan hier een afwijkende tekst worden ingegeven.&lt;/FieldDescription&gt;&lt;FieldName&gt;AfwijkendeTitelVolgblad&lt;/FieldName&gt;&lt;FieldID&gt;VV145308DB45D53049B63BE15F05A164C6&lt;/FieldID&gt;&lt;FieldXpath /&gt;&lt;FieldXpathAlternatives /&gt;&lt;FieldLinkedProp /&gt;&lt;/QuestionField&gt;&lt;/GroupFields&gt;&lt;IsRepeatingGroup&gt;false&lt;/IsRepeatingGroup&gt;&lt;/QuestionGroup&gt;&lt;QuestionGroup&gt;&lt;GroupID&gt;GR2CAD487A57DD7946AE5A9020BF67DF73&lt;/GroupID&gt;&lt;GroupName&gt;Details rapport&lt;/GroupName&gt;&lt;GroupDescription /&gt;&lt;GroupIndex&gt;6&lt;/GroupIndex&gt;&lt;GroupFields&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MMMM yyyy&lt;/FieldFormat&gt;&lt;FieldDataType&gt;2&lt;/FieldDataType&gt;&lt;FieldTip /&gt;&lt;FieldPrompt&gt;Datum&lt;/FieldPrompt&gt;&lt;FieldIndex&gt;7&lt;/FieldIndex&gt;&lt;FieldDescription&gt;Standaard wordt hier de huidige datum geplaatst.&lt;/FieldDescription&gt;&lt;FieldName&gt;DatumRapport&lt;/FieldName&gt;&lt;FieldID&gt;VV0E69AA91E90FE64DBCA68B0168642AD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nodata)&lt;/ValueName&gt;&lt;ValueParentID&gt;VVE389B2D337822E4BA1BD2294C7A4F986&lt;/ValueParentID&gt;&lt;ValueID&gt;AA93CD3203CB424B94E5C365D696BD28~0&lt;/ValueID&gt;&lt;/QuestionValue&gt;&lt;QuestionValue&gt;&lt;ValueData xsi:nil=&quot;true&quot; /&gt;&lt;FollowUpFields /&gt;&lt;ValueIndex&gt;2&lt;/ValueIndex&gt;&lt;ValueExValue /&gt;&lt;ValueName&gt;Concept&lt;/ValueName&gt;&lt;ValueParentID&gt;VVE389B2D337822E4BA1BD2294C7A4F986&lt;/ValueParentID&gt;&lt;ValueID&gt;9852ED68768FCC439945325ACBDE29C2~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Status&lt;/FieldPrompt&gt;&lt;FieldIndex&gt;8&lt;/FieldIndex&gt;&lt;FieldDescription&gt;In dit veld heeft u twee mogelijkheden: u kiest &quot;Concept&quot; in of u laat het veld leeg. De ingegeven tekst wordt ook in de koptekst geplaatst.&amp;#xD;_x000a_In een aantal vastgelegde gevallen wordt hier een ander gegeven ingevuld.&lt;/FieldDescription&gt;&lt;FieldName&gt;Status&lt;/FieldName&gt;&lt;FieldID&gt;VVE389B2D337822E4BA1BD2294C7A4F986&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4&lt;/ValueName&gt;&lt;ValueParentID&gt;VVCFF4F084C343A84DA36BBC8E6D8A140B&lt;/ValueParentID&gt;&lt;ValueID&gt;AD7F6F729683164C83A74A8F34E602E5~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Formaat&lt;/FieldPrompt&gt;&lt;FieldIndex&gt;9&lt;/FieldIndex&gt;&lt;FieldDescription&gt;U heeft de keuze uit twee formaten: A4 en A5. &amp;#xD;_x000a_Op dit moment is alleen het formaat A4 (staand model) beschikbaar.&lt;/FieldDescription&gt;&lt;FieldName&gt;Formaat&lt;/FieldName&gt;&lt;FieldID&gt;VVCFF4F084C343A84DA36BBC8E6D8A140B&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Gewoon&lt;/ValueName&gt;&lt;ValueParentID&gt;VV94ADA91A00CF4F4FB7450416A5DA362D&lt;/ValueParentID&gt;&lt;ValueID&gt;6F7093E5ECF16F46BFC8770B6A3D6B55~0&lt;/ValueID&gt;&lt;/QuestionValue&gt;&lt;QuestionValue&gt;&lt;ValueData xsi:nil=&quot;true&quot; /&gt;&lt;FollowUpFields /&gt;&lt;ValueIndex&gt;2&lt;/ValueIndex&gt;&lt;ValueExValue /&gt;&lt;ValueName&gt;Franse titelpagina, het versienummer is:&lt;/ValueName&gt;&lt;ValueParentID&gt;VV94ADA91A00CF4F4FB7450416A5DA362D&lt;/ValueParentID&gt;&lt;ValueID&gt;F3E130A75F9CE74CBD54A87DB250A54F~0&lt;/ValueID&gt;&lt;/QuestionValue&gt;&lt;/FieldValues&gt;&lt;FieldMerge&gt;false&lt;/FieldMerge&gt;&lt;FieldParent&gt;GR2CAD487A57DD7946AE5A9020BF67DF73&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Titelpagina&lt;/FieldPrompt&gt;&lt;FieldIndex&gt;10&lt;/FieldIndex&gt;&lt;FieldDescription&gt;U kiest hier voor het maken van een gewone of een Franse titelpagina. De Franse titelpagina bevat naast de titel, ondertitel, afdeling, sector, status en datum ook nog de naam van de auteur en het versienummer.&lt;/FieldDescription&gt;&lt;FieldName&gt;KeuzelijstTitelpagina&lt;/FieldName&gt;&lt;FieldID&gt;VV94ADA91A00CF4F4FB7450416A5DA362D&lt;/FieldID&gt;&lt;FieldXpath /&gt;&lt;FieldXpathAlternatives /&gt;&lt;FieldLinkedProp /&gt;&lt;/QuestionField&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lt;/FieldPrompt&gt;&lt;FieldIndex&gt;11&lt;/FieldIndex&gt;&lt;FieldDescription&gt;Het versienummer is alleen beschikbaar indien u gekozen heeft voor een &quot;franse titelpagina&quot;.&lt;/FieldDescription&gt;&lt;FieldName&gt;Versienummer&lt;/FieldName&gt;&lt;FieldID&gt;VVA88D491B7230D44E8835908177725B3A&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fdeling op het volgblad&lt;/ValueName&gt;&lt;ValueParentID&gt;VV82424FC40ECBF24E9441AC25240C8469&lt;/ValueParentID&gt;&lt;ValueID&gt;0C4AF40C82DC25438CA0427F914D33C0~0&lt;/ValueID&gt;&lt;/QuestionValue&gt;&lt;/FieldValues&gt;&lt;FieldMerge&gt;false&lt;/FieldMerge&gt;&lt;FieldParent&gt;GR2CAD487A57DD7946AE5A9020BF67DF73&lt;/FieldParent&gt;&lt;FieldRun&gt;0&lt;/FieldRun&gt;&lt;FieldDataSource&gt;0&lt;/FieldDataSource&gt;&lt;FieldList&gt;3&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tie voor het volgblad&lt;/FieldPrompt&gt;&lt;FieldIndex&gt;12&lt;/FieldIndex&gt;&lt;FieldDescription&gt;U kunt hier kiezen of de afdeling op het volgblad moet worden afgedrukt.&lt;/FieldDescription&gt;&lt;FieldName&gt;KeuzevakjeAfdelingOpVolgblad&lt;/FieldName&gt;&lt;FieldID&gt;VV82424FC40ECBF24E9441AC25240C8469&lt;/FieldID&gt;&lt;FieldXpath /&gt;&lt;FieldXpathAlternatives /&gt;&lt;FieldLinkedProp /&gt;&lt;/QuestionField&gt;&lt;/GroupFields&gt;&lt;IsRepeatingGroup&gt;false&lt;/IsRepeatingGroup&gt;&lt;/QuestionGroup&gt;&lt;QuestionGroup&gt;&lt;GroupID&gt;GR04DE1F2D8935AA4986280DE533FD7B2A&lt;/GroupID&gt;&lt;GroupName&gt;Gegevens medewerker en/of afdeling&lt;/GroupName&gt;&lt;GroupDescription /&gt;&lt;GroupIndex&gt;13&lt;/GroupIndex&gt;&lt;GroupFields&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3&lt;/FieldDataSource&gt;&lt;FieldList&gt;0&lt;/FieldList&gt;&lt;FieldRequired&gt;0&lt;/FieldRequired&gt;&lt;FieldLen&gt;-1&lt;/FieldLen&gt;&lt;FieldHelp /&gt;&lt;FieldDocProp /&gt;&lt;FieldEmptyDate&gt;false&lt;/FieldEmptyDate&gt;&lt;FieldDefault xsi:type=&quot;xsd:string&quot;&g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chternaam&lt;/FieldPrompt&gt;&lt;FieldIndex&gt;14&lt;/FieldIndex&gt;&lt;FieldDescription&gt;Indien wenselijk, kunt u met het knopje een andere auteur en afdeling selecteren. &amp;#xD;_x000a_De auteur wordt enkel afgedrukt, indien u gekozen heeft voor een &quot;franse titelpagina&quot;.&lt;/FieldDescription&gt;&lt;FieldName&gt;MedewerkerAchternaam&lt;/FieldName&gt;&lt;FieldID&gt;VV6A9B94630142C145908BE05DF7E845FF&lt;/FieldID&gt;&lt;FieldXpath /&gt;&lt;FieldXpathAlternatives /&gt;&lt;FieldLinkedProp&gt;%GEBRUIKER~Achte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ussenvoegsel&lt;/FieldPrompt&gt;&lt;FieldIndex&gt;15&lt;/FieldIndex&gt;&lt;FieldDescription /&gt;&lt;FieldName&gt;MedewerkerTussenvoegsel&lt;/FieldName&gt;&lt;FieldID&gt;VV2ADBA4EA61136943A6417E637744EBB5&lt;/FieldID&gt;&lt;FieldXpath /&gt;&lt;FieldXpathAlternatives /&gt;&lt;FieldLinkedProp&gt;%GEBRUIKER~Tussenvoegse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geslacht~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Geslacht&lt;/FieldPrompt&gt;&lt;FieldIndex&gt;16&lt;/FieldIndex&gt;&lt;FieldDescription /&gt;&lt;FieldName&gt;MedewerkerGeslacht&lt;/FieldName&gt;&lt;FieldID&gt;VV448B75D0C53DE441893393FEA32FFDAF&lt;/FieldID&gt;&lt;FieldXpath /&gt;&lt;FieldXpathAlternatives /&gt;&lt;FieldLinkedProp&gt;%GEBRUIKER~Geslacht%&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naam&lt;/FieldPrompt&gt;&lt;FieldIndex&gt;17&lt;/FieldIndex&gt;&lt;FieldDescription /&gt;&lt;FieldName&gt;MedewerkerVoornaam&lt;/FieldName&gt;&lt;FieldID&gt;VV54AC4E76C55C7F48B5A24452F8587BF8&lt;/FieldID&gt;&lt;FieldXpath /&gt;&lt;FieldXpathAlternatives /&gt;&lt;FieldLinkedProp&gt;%GEBRUIKER~Vo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voorletters~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letters&lt;/FieldPrompt&gt;&lt;FieldIndex&gt;18&lt;/FieldIndex&gt;&lt;FieldDescription /&gt;&lt;FieldName&gt;MedewerkerVoorletters&lt;/FieldName&gt;&lt;FieldID&gt;VV728A0A25A8A0F540B85B50952E9EF919&lt;/FieldID&gt;&lt;FieldXpath /&gt;&lt;FieldXpathAlternatives /&gt;&lt;FieldLinkedProp&gt;%GEBRUIKER~Voorletters%&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emai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Email&lt;/FieldPrompt&gt;&lt;FieldIndex&gt;19&lt;/FieldIndex&gt;&lt;FieldDescription /&gt;&lt;FieldName&gt;MedewerkerEmail&lt;/FieldName&gt;&lt;FieldID&gt;VVFE0EEB292270D34392DA89A8237B5C50&lt;/FieldID&gt;&lt;FieldXpath /&gt;&lt;FieldXpathAlternatives /&gt;&lt;FieldLinkedProp&gt;%GEBRUIKER~Emai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telefoonnummer~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elefoonnummer&lt;/FieldPrompt&gt;&lt;FieldIndex&gt;20&lt;/FieldIndex&gt;&lt;FieldDescription /&gt;&lt;FieldName&gt;MedewerkerTelefoonnummer&lt;/FieldName&gt;&lt;FieldID&gt;VVB3F1C5CB3E4C0942B4F69912714F7F0E&lt;/FieldID&gt;&lt;FieldXpath /&gt;&lt;FieldXpathAlternatives /&gt;&lt;FieldLinkedProp&gt;%GEBRUIKER~Telefoonnummer%&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Naam&lt;/FieldPrompt&gt;&lt;FieldIndex&gt;21&lt;/FieldIndex&gt;&lt;FieldDescription /&gt;&lt;FieldName&gt;MedewerkerNaamFormeel&lt;/FieldName&gt;&lt;FieldID&gt;VV3ED5543D8D7EA7459618C5FD2CDFB19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Naam&lt;/FieldPrompt&gt;&lt;FieldIndex&gt;22&lt;/FieldIndex&gt;&lt;FieldDescription /&gt;&lt;FieldName&gt;MedewerkerNaamInformeel&lt;/FieldName&gt;&lt;FieldID&gt;VVE3A98E702DA0A648AF439DC9C483D999&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Sector&lt;/FieldPrompt&gt;&lt;FieldIndex&gt;23&lt;/FieldIndex&gt;&lt;FieldDescription /&gt;&lt;FieldName&gt;MedewerkerSector&lt;/FieldName&gt;&lt;FieldID&gt;VVE557B2E2AF7E444DBA12347BAA7B0A20&lt;/FieldID&gt;&lt;FieldXpath /&gt;&lt;FieldXpathAlternatives /&gt;&lt;FieldLinkedProp&gt;%SECT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fdeling&lt;/FieldPrompt&gt;&lt;FieldIndex&gt;24&lt;/FieldIndex&gt;&lt;FieldDescription /&gt;&lt;FieldName&gt;MedewerkerAfdeling&lt;/FieldName&gt;&lt;FieldID&gt;VV509FF2DE2B81E6468BC5F798B27E724E&lt;/FieldID&gt;&lt;FieldXpath /&gt;&lt;FieldXpathAlternatives /&gt;&lt;FieldLinkedProp&gt;%AFDELING~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Medewerkersnaam&lt;/FieldPrompt&gt;&lt;FieldIndex&gt;25&lt;/FieldIndex&gt;&lt;FieldDescription&gt;Bij een franse titelpagin worden standaard het geslacht, de voorletters, tussenvoegsel en achternaam van geselecteerde persoon afgedrukt. Indien je hiervan af wilt wijken, dan kan je de gewenste tekst hier intypen.&lt;/FieldDescription&gt;&lt;FieldName&gt;NaamMedewerkerAfwijkend&lt;/FieldName&gt;&lt;FieldID&gt;VV2C0EFF6C8E295A4FA7D2DDC2F2BEAB46&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401"/>
  </w:docVars>
  <w:rsids>
    <w:rsidRoot w:val="00C73A37"/>
    <w:rsid w:val="00001D86"/>
    <w:rsid w:val="0002629B"/>
    <w:rsid w:val="000349AB"/>
    <w:rsid w:val="00077F01"/>
    <w:rsid w:val="0009300A"/>
    <w:rsid w:val="000969BB"/>
    <w:rsid w:val="000B329C"/>
    <w:rsid w:val="000B6A07"/>
    <w:rsid w:val="000D4F76"/>
    <w:rsid w:val="000E70F8"/>
    <w:rsid w:val="001162E1"/>
    <w:rsid w:val="00145CAD"/>
    <w:rsid w:val="00155C15"/>
    <w:rsid w:val="00166785"/>
    <w:rsid w:val="00175110"/>
    <w:rsid w:val="001A45DE"/>
    <w:rsid w:val="001C6FC4"/>
    <w:rsid w:val="00202917"/>
    <w:rsid w:val="002118B8"/>
    <w:rsid w:val="00240F39"/>
    <w:rsid w:val="002428C2"/>
    <w:rsid w:val="00260A6C"/>
    <w:rsid w:val="00265D50"/>
    <w:rsid w:val="00273086"/>
    <w:rsid w:val="00285651"/>
    <w:rsid w:val="002955C9"/>
    <w:rsid w:val="002A21B6"/>
    <w:rsid w:val="002B74D2"/>
    <w:rsid w:val="002B7B2D"/>
    <w:rsid w:val="002C1683"/>
    <w:rsid w:val="002C183F"/>
    <w:rsid w:val="002C4224"/>
    <w:rsid w:val="002D78F9"/>
    <w:rsid w:val="002F6D91"/>
    <w:rsid w:val="00331D55"/>
    <w:rsid w:val="00337B74"/>
    <w:rsid w:val="00355047"/>
    <w:rsid w:val="003616A5"/>
    <w:rsid w:val="003715DD"/>
    <w:rsid w:val="00381026"/>
    <w:rsid w:val="003855F7"/>
    <w:rsid w:val="003A058A"/>
    <w:rsid w:val="003B12FD"/>
    <w:rsid w:val="003C12A0"/>
    <w:rsid w:val="003E3E66"/>
    <w:rsid w:val="00421605"/>
    <w:rsid w:val="00465236"/>
    <w:rsid w:val="00523CB4"/>
    <w:rsid w:val="0053634D"/>
    <w:rsid w:val="0054636F"/>
    <w:rsid w:val="00562CBD"/>
    <w:rsid w:val="005673A8"/>
    <w:rsid w:val="00584D14"/>
    <w:rsid w:val="005851A9"/>
    <w:rsid w:val="0059430B"/>
    <w:rsid w:val="005B0561"/>
    <w:rsid w:val="005C6046"/>
    <w:rsid w:val="005E03D0"/>
    <w:rsid w:val="005E2E82"/>
    <w:rsid w:val="005E60CC"/>
    <w:rsid w:val="005F2ADB"/>
    <w:rsid w:val="00621B06"/>
    <w:rsid w:val="006224F0"/>
    <w:rsid w:val="00632CB6"/>
    <w:rsid w:val="00652B85"/>
    <w:rsid w:val="00666119"/>
    <w:rsid w:val="00690E5A"/>
    <w:rsid w:val="00695243"/>
    <w:rsid w:val="006C2815"/>
    <w:rsid w:val="006C7222"/>
    <w:rsid w:val="006D62B9"/>
    <w:rsid w:val="006E64E0"/>
    <w:rsid w:val="00702AE0"/>
    <w:rsid w:val="007056FE"/>
    <w:rsid w:val="007258D5"/>
    <w:rsid w:val="00727E99"/>
    <w:rsid w:val="007649F1"/>
    <w:rsid w:val="0079134A"/>
    <w:rsid w:val="00795780"/>
    <w:rsid w:val="007B34F0"/>
    <w:rsid w:val="007B7A42"/>
    <w:rsid w:val="008025AB"/>
    <w:rsid w:val="00836D8D"/>
    <w:rsid w:val="00843BE9"/>
    <w:rsid w:val="00847321"/>
    <w:rsid w:val="0085079D"/>
    <w:rsid w:val="008A3802"/>
    <w:rsid w:val="008E34DC"/>
    <w:rsid w:val="00917567"/>
    <w:rsid w:val="00917F83"/>
    <w:rsid w:val="00920053"/>
    <w:rsid w:val="00947D20"/>
    <w:rsid w:val="00967473"/>
    <w:rsid w:val="00995EE1"/>
    <w:rsid w:val="00997F7A"/>
    <w:rsid w:val="009A05E3"/>
    <w:rsid w:val="009A4572"/>
    <w:rsid w:val="009B1B6C"/>
    <w:rsid w:val="00A11600"/>
    <w:rsid w:val="00A25DD2"/>
    <w:rsid w:val="00A52261"/>
    <w:rsid w:val="00A65F99"/>
    <w:rsid w:val="00AA1D6B"/>
    <w:rsid w:val="00AA6705"/>
    <w:rsid w:val="00AB256B"/>
    <w:rsid w:val="00AC45A1"/>
    <w:rsid w:val="00AD5C7A"/>
    <w:rsid w:val="00AE0136"/>
    <w:rsid w:val="00AF1835"/>
    <w:rsid w:val="00AF4232"/>
    <w:rsid w:val="00B00174"/>
    <w:rsid w:val="00B05468"/>
    <w:rsid w:val="00B122A8"/>
    <w:rsid w:val="00B16853"/>
    <w:rsid w:val="00B3214C"/>
    <w:rsid w:val="00B500AA"/>
    <w:rsid w:val="00B94BD0"/>
    <w:rsid w:val="00BA127D"/>
    <w:rsid w:val="00BC2DED"/>
    <w:rsid w:val="00BC57F8"/>
    <w:rsid w:val="00BD0943"/>
    <w:rsid w:val="00BF6BD2"/>
    <w:rsid w:val="00C0354F"/>
    <w:rsid w:val="00C13634"/>
    <w:rsid w:val="00C651CC"/>
    <w:rsid w:val="00C731B1"/>
    <w:rsid w:val="00C73A37"/>
    <w:rsid w:val="00C76F9E"/>
    <w:rsid w:val="00C91D53"/>
    <w:rsid w:val="00CA27E1"/>
    <w:rsid w:val="00CA36A9"/>
    <w:rsid w:val="00D13EFC"/>
    <w:rsid w:val="00D23331"/>
    <w:rsid w:val="00D35A19"/>
    <w:rsid w:val="00DB7B22"/>
    <w:rsid w:val="00DC07DF"/>
    <w:rsid w:val="00DD12CB"/>
    <w:rsid w:val="00DE2768"/>
    <w:rsid w:val="00DF3117"/>
    <w:rsid w:val="00DF784C"/>
    <w:rsid w:val="00E1673C"/>
    <w:rsid w:val="00E358A3"/>
    <w:rsid w:val="00E62581"/>
    <w:rsid w:val="00E639E6"/>
    <w:rsid w:val="00E80E3C"/>
    <w:rsid w:val="00E8243F"/>
    <w:rsid w:val="00EB71E9"/>
    <w:rsid w:val="00ED1000"/>
    <w:rsid w:val="00ED632A"/>
    <w:rsid w:val="00EE3525"/>
    <w:rsid w:val="00EE40A3"/>
    <w:rsid w:val="00EE4654"/>
    <w:rsid w:val="00F12845"/>
    <w:rsid w:val="00F12EA4"/>
    <w:rsid w:val="00F14B09"/>
    <w:rsid w:val="00F232FD"/>
    <w:rsid w:val="00F3544B"/>
    <w:rsid w:val="00F848AA"/>
    <w:rsid w:val="00F969F2"/>
    <w:rsid w:val="00FB3E87"/>
    <w:rsid w:val="00FE1A39"/>
    <w:rsid w:val="00FE5E03"/>
    <w:rsid w:val="00FF47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CD0DDB"/>
  <w15:docId w15:val="{56FCA11D-2E06-48AA-81C2-756BD105C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943"/>
    <w:pPr>
      <w:spacing w:line="260" w:lineRule="atLeast"/>
    </w:pPr>
    <w:rPr>
      <w:rFonts w:ascii="Arial" w:hAnsi="Arial"/>
      <w:sz w:val="18"/>
      <w:lang w:eastAsia="en-US"/>
    </w:rPr>
  </w:style>
  <w:style w:type="paragraph" w:styleId="Kop1">
    <w:name w:val="heading 1"/>
    <w:basedOn w:val="Standaard"/>
    <w:next w:val="Standaard"/>
    <w:link w:val="Kop1Char"/>
    <w:uiPriority w:val="9"/>
    <w:qFormat/>
    <w:rsid w:val="00BD0943"/>
    <w:pPr>
      <w:keepNext/>
      <w:numPr>
        <w:numId w:val="5"/>
      </w:numPr>
      <w:outlineLvl w:val="0"/>
    </w:pPr>
    <w:rPr>
      <w:b/>
      <w:sz w:val="25"/>
    </w:rPr>
  </w:style>
  <w:style w:type="paragraph" w:styleId="Kop2">
    <w:name w:val="heading 2"/>
    <w:basedOn w:val="Standaard"/>
    <w:next w:val="Standaard"/>
    <w:link w:val="Kop2Char"/>
    <w:uiPriority w:val="9"/>
    <w:qFormat/>
    <w:rsid w:val="000349AB"/>
    <w:pPr>
      <w:keepNext/>
      <w:numPr>
        <w:ilvl w:val="1"/>
        <w:numId w:val="5"/>
      </w:numPr>
      <w:outlineLvl w:val="1"/>
    </w:pPr>
    <w:rPr>
      <w:sz w:val="24"/>
    </w:rPr>
  </w:style>
  <w:style w:type="paragraph" w:styleId="Kop3">
    <w:name w:val="heading 3"/>
    <w:basedOn w:val="Standaard"/>
    <w:next w:val="Standaard"/>
    <w:link w:val="Kop3Char"/>
    <w:uiPriority w:val="9"/>
    <w:qFormat/>
    <w:rsid w:val="00BD0943"/>
    <w:pPr>
      <w:keepNext/>
      <w:numPr>
        <w:ilvl w:val="2"/>
        <w:numId w:val="5"/>
      </w:numPr>
      <w:outlineLvl w:val="2"/>
    </w:pPr>
    <w:rPr>
      <w:b/>
    </w:rPr>
  </w:style>
  <w:style w:type="paragraph" w:styleId="Kop4">
    <w:name w:val="heading 4"/>
    <w:basedOn w:val="Standaard"/>
    <w:next w:val="Standaard"/>
    <w:link w:val="Kop4Char"/>
    <w:uiPriority w:val="9"/>
    <w:qFormat/>
    <w:rsid w:val="00917F83"/>
    <w:pPr>
      <w:keepNext/>
      <w:keepLines/>
      <w:spacing w:before="200"/>
      <w:outlineLvl w:val="3"/>
    </w:pPr>
    <w:rPr>
      <w:rFonts w:ascii="Cambria" w:hAnsi="Cambria"/>
      <w:b/>
      <w:bCs/>
      <w:i/>
      <w:iCs/>
      <w:color w:val="4F81B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BD0943"/>
    <w:rPr>
      <w:b/>
      <w:sz w:val="25"/>
    </w:rPr>
  </w:style>
  <w:style w:type="character" w:customStyle="1" w:styleId="KoptekstChar">
    <w:name w:val="Koptekst Char"/>
    <w:link w:val="Koptekst"/>
    <w:rsid w:val="00917F83"/>
    <w:rPr>
      <w:rFonts w:ascii="Arial" w:hAnsi="Arial"/>
      <w:b/>
      <w:sz w:val="25"/>
      <w:lang w:val="nl-NL" w:eastAsia="en-US" w:bidi="ar-SA"/>
    </w:rPr>
  </w:style>
  <w:style w:type="paragraph" w:styleId="Voettekst">
    <w:name w:val="footer"/>
    <w:basedOn w:val="Standaard"/>
    <w:link w:val="VoettekstChar"/>
    <w:rsid w:val="000349AB"/>
    <w:pPr>
      <w:tabs>
        <w:tab w:val="center" w:pos="4536"/>
        <w:tab w:val="right" w:pos="9072"/>
      </w:tabs>
    </w:pPr>
    <w:rPr>
      <w:sz w:val="16"/>
    </w:rPr>
  </w:style>
  <w:style w:type="character" w:customStyle="1" w:styleId="VoettekstChar">
    <w:name w:val="Voettekst Char"/>
    <w:link w:val="Voettekst"/>
    <w:rsid w:val="000349AB"/>
    <w:rPr>
      <w:rFonts w:ascii="Arial" w:hAnsi="Arial"/>
      <w:sz w:val="16"/>
      <w:lang w:val="nl-NL" w:eastAsia="en-US" w:bidi="ar-SA"/>
    </w:rPr>
  </w:style>
  <w:style w:type="paragraph" w:customStyle="1" w:styleId="Titelkop">
    <w:name w:val="Titelkop"/>
    <w:rsid w:val="00AA1D6B"/>
    <w:pPr>
      <w:spacing w:line="567" w:lineRule="exact"/>
    </w:pPr>
    <w:rPr>
      <w:rFonts w:ascii="Arial" w:hAnsi="Arial"/>
      <w:b/>
      <w:noProof/>
      <w:sz w:val="50"/>
      <w:lang w:val="en-US" w:eastAsia="en-US"/>
    </w:rPr>
  </w:style>
  <w:style w:type="paragraph" w:customStyle="1" w:styleId="SubtitelEindhoven">
    <w:name w:val="SubtitelEindhoven"/>
    <w:rsid w:val="005E60CC"/>
    <w:pPr>
      <w:spacing w:line="260" w:lineRule="exact"/>
    </w:pPr>
    <w:rPr>
      <w:rFonts w:ascii="Arial" w:hAnsi="Arial"/>
      <w:b/>
      <w:noProof/>
      <w:sz w:val="25"/>
      <w:lang w:val="en-US" w:eastAsia="en-US"/>
    </w:rPr>
  </w:style>
  <w:style w:type="paragraph" w:customStyle="1" w:styleId="EindhovenKoptekst">
    <w:name w:val="EindhovenKoptekst"/>
    <w:basedOn w:val="Standaard"/>
    <w:rsid w:val="00B3214C"/>
    <w:pPr>
      <w:tabs>
        <w:tab w:val="center" w:pos="4536"/>
        <w:tab w:val="right" w:pos="9072"/>
      </w:tabs>
      <w:spacing w:line="200" w:lineRule="exact"/>
    </w:pPr>
    <w:rPr>
      <w:sz w:val="15"/>
    </w:rPr>
  </w:style>
  <w:style w:type="paragraph" w:customStyle="1" w:styleId="Inhoudsopgavekop">
    <w:name w:val="Inhoudsopgavekop"/>
    <w:basedOn w:val="Standaard"/>
    <w:next w:val="Standaard"/>
    <w:rsid w:val="00BD0943"/>
    <w:rPr>
      <w:b/>
      <w:sz w:val="25"/>
    </w:rPr>
  </w:style>
  <w:style w:type="paragraph" w:customStyle="1" w:styleId="PaginanummerEindhoven">
    <w:name w:val="PaginanummerEindhoven"/>
    <w:basedOn w:val="EindhovenKoptekst"/>
    <w:rsid w:val="00917F83"/>
    <w:rPr>
      <w:sz w:val="20"/>
    </w:rPr>
  </w:style>
  <w:style w:type="paragraph" w:customStyle="1" w:styleId="Colofonkopje">
    <w:name w:val="Colofonkopje"/>
    <w:basedOn w:val="Standaard"/>
    <w:next w:val="Colofontekst"/>
    <w:rsid w:val="00273086"/>
    <w:pPr>
      <w:spacing w:line="260" w:lineRule="exact"/>
    </w:pPr>
    <w:rPr>
      <w:b/>
    </w:rPr>
  </w:style>
  <w:style w:type="paragraph" w:customStyle="1" w:styleId="Colofontekst">
    <w:name w:val="Colofontekst"/>
    <w:basedOn w:val="Standaard"/>
    <w:rsid w:val="00273086"/>
    <w:pPr>
      <w:spacing w:line="260" w:lineRule="exact"/>
    </w:pPr>
  </w:style>
  <w:style w:type="paragraph" w:customStyle="1" w:styleId="Logo">
    <w:name w:val="Logo"/>
    <w:basedOn w:val="Kop1"/>
    <w:rsid w:val="00202917"/>
    <w:pPr>
      <w:framePr w:w="1418" w:h="1298" w:hRule="exact" w:hSpace="142" w:wrap="around" w:vAnchor="page" w:hAnchor="page" w:x="1577" w:y="721"/>
      <w:numPr>
        <w:numId w:val="0"/>
      </w:numPr>
      <w:shd w:val="solid" w:color="FFFFFF" w:fill="FFFFFF"/>
      <w:spacing w:line="240" w:lineRule="atLeast"/>
    </w:pPr>
    <w:rPr>
      <w:rFonts w:ascii="Logo Font" w:hAnsi="Logo Font"/>
      <w:b w:val="0"/>
      <w:sz w:val="124"/>
    </w:rPr>
  </w:style>
  <w:style w:type="paragraph" w:styleId="Inhopg4">
    <w:name w:val="toc 4"/>
    <w:basedOn w:val="Standaard"/>
    <w:next w:val="Standaard"/>
    <w:autoRedefine/>
    <w:semiHidden/>
    <w:rsid w:val="00AC45A1"/>
    <w:pPr>
      <w:tabs>
        <w:tab w:val="right" w:pos="7088"/>
      </w:tabs>
      <w:spacing w:after="180" w:line="260" w:lineRule="exact"/>
      <w:ind w:left="851"/>
    </w:pPr>
    <w:rPr>
      <w:b/>
      <w:noProof/>
    </w:rPr>
  </w:style>
  <w:style w:type="paragraph" w:customStyle="1" w:styleId="Inhoudsopgavekop1">
    <w:name w:val="Inhoudsopgavekop1"/>
    <w:basedOn w:val="Inhoudsopgavekop"/>
    <w:next w:val="Standaard"/>
    <w:rsid w:val="00917F83"/>
  </w:style>
  <w:style w:type="character" w:customStyle="1" w:styleId="Kop1Char">
    <w:name w:val="Kop 1 Char"/>
    <w:link w:val="Kop1"/>
    <w:uiPriority w:val="9"/>
    <w:rsid w:val="00917F83"/>
    <w:rPr>
      <w:rFonts w:ascii="Arial" w:hAnsi="Arial"/>
      <w:b/>
      <w:sz w:val="25"/>
      <w:lang w:val="nl-NL" w:eastAsia="en-US" w:bidi="ar-SA"/>
    </w:rPr>
  </w:style>
  <w:style w:type="character" w:customStyle="1" w:styleId="Kop2Char">
    <w:name w:val="Kop 2 Char"/>
    <w:link w:val="Kop2"/>
    <w:uiPriority w:val="9"/>
    <w:semiHidden/>
    <w:rsid w:val="000349AB"/>
    <w:rPr>
      <w:rFonts w:ascii="Arial" w:hAnsi="Arial"/>
      <w:sz w:val="24"/>
      <w:lang w:val="nl-NL" w:eastAsia="en-US" w:bidi="ar-SA"/>
    </w:rPr>
  </w:style>
  <w:style w:type="character" w:customStyle="1" w:styleId="Kop3Char">
    <w:name w:val="Kop 3 Char"/>
    <w:link w:val="Kop3"/>
    <w:uiPriority w:val="9"/>
    <w:semiHidden/>
    <w:rsid w:val="00917F83"/>
    <w:rPr>
      <w:rFonts w:ascii="Arial" w:hAnsi="Arial"/>
      <w:b/>
      <w:sz w:val="18"/>
      <w:lang w:val="nl-NL" w:eastAsia="en-US" w:bidi="ar-SA"/>
    </w:rPr>
  </w:style>
  <w:style w:type="paragraph" w:styleId="Inhopg1">
    <w:name w:val="toc 1"/>
    <w:basedOn w:val="Standaard"/>
    <w:next w:val="Standaard"/>
    <w:uiPriority w:val="39"/>
    <w:semiHidden/>
    <w:rsid w:val="00AC45A1"/>
    <w:pPr>
      <w:tabs>
        <w:tab w:val="right" w:pos="7088"/>
      </w:tabs>
      <w:spacing w:line="260" w:lineRule="exact"/>
    </w:pPr>
    <w:rPr>
      <w:b/>
    </w:rPr>
  </w:style>
  <w:style w:type="paragraph" w:styleId="Inhopg2">
    <w:name w:val="toc 2"/>
    <w:basedOn w:val="Standaard"/>
    <w:next w:val="Standaard"/>
    <w:autoRedefine/>
    <w:uiPriority w:val="39"/>
    <w:semiHidden/>
    <w:unhideWhenUsed/>
    <w:rsid w:val="00AC45A1"/>
    <w:pPr>
      <w:tabs>
        <w:tab w:val="right" w:pos="7088"/>
      </w:tabs>
      <w:spacing w:line="260" w:lineRule="exact"/>
    </w:pPr>
  </w:style>
  <w:style w:type="paragraph" w:styleId="Inhopg3">
    <w:name w:val="toc 3"/>
    <w:basedOn w:val="Standaard"/>
    <w:next w:val="Standaard"/>
    <w:autoRedefine/>
    <w:uiPriority w:val="39"/>
    <w:semiHidden/>
    <w:unhideWhenUsed/>
    <w:rsid w:val="00AC45A1"/>
    <w:pPr>
      <w:tabs>
        <w:tab w:val="right" w:pos="7088"/>
      </w:tabs>
      <w:spacing w:line="260" w:lineRule="exact"/>
    </w:pPr>
  </w:style>
  <w:style w:type="paragraph" w:styleId="Inhopg6">
    <w:name w:val="toc 6"/>
    <w:basedOn w:val="Standaard"/>
    <w:next w:val="Standaard"/>
    <w:autoRedefine/>
    <w:uiPriority w:val="39"/>
    <w:semiHidden/>
    <w:unhideWhenUsed/>
    <w:rsid w:val="00843BE9"/>
    <w:pPr>
      <w:spacing w:line="284" w:lineRule="exact"/>
      <w:ind w:left="851" w:hanging="851"/>
    </w:pPr>
  </w:style>
  <w:style w:type="paragraph" w:styleId="Voetnoottekst">
    <w:name w:val="footnote text"/>
    <w:basedOn w:val="Standaard"/>
    <w:link w:val="VoetnoottekstChar"/>
    <w:semiHidden/>
    <w:rsid w:val="00795780"/>
    <w:pPr>
      <w:spacing w:line="200" w:lineRule="atLeast"/>
      <w:ind w:left="284" w:hanging="284"/>
    </w:pPr>
    <w:rPr>
      <w:sz w:val="15"/>
    </w:rPr>
  </w:style>
  <w:style w:type="character" w:customStyle="1" w:styleId="VoetnoottekstChar">
    <w:name w:val="Voetnoottekst Char"/>
    <w:link w:val="Voetnoottekst"/>
    <w:semiHidden/>
    <w:rsid w:val="00795780"/>
    <w:rPr>
      <w:rFonts w:ascii="Arial" w:hAnsi="Arial"/>
      <w:sz w:val="15"/>
      <w:lang w:val="nl-NL" w:eastAsia="en-US" w:bidi="ar-SA"/>
    </w:rPr>
  </w:style>
  <w:style w:type="paragraph" w:customStyle="1" w:styleId="opsomStreepje">
    <w:name w:val="opsomStreepje"/>
    <w:basedOn w:val="Bulletopsom"/>
    <w:rsid w:val="00BD0943"/>
    <w:pPr>
      <w:numPr>
        <w:numId w:val="2"/>
      </w:numPr>
    </w:pPr>
  </w:style>
  <w:style w:type="paragraph" w:customStyle="1" w:styleId="TitelBijzondereTekst">
    <w:name w:val="TitelBijzondereTekst"/>
    <w:basedOn w:val="Kop4"/>
    <w:next w:val="BijzondereTekst"/>
    <w:rsid w:val="000349AB"/>
    <w:pPr>
      <w:keepLines w:val="0"/>
      <w:spacing w:before="0" w:after="284" w:line="240" w:lineRule="atLeast"/>
    </w:pPr>
    <w:rPr>
      <w:rFonts w:ascii="Arial" w:hAnsi="Arial"/>
      <w:b w:val="0"/>
      <w:bCs w:val="0"/>
      <w:i w:val="0"/>
      <w:iCs w:val="0"/>
      <w:color w:val="auto"/>
      <w:sz w:val="24"/>
    </w:rPr>
  </w:style>
  <w:style w:type="paragraph" w:customStyle="1" w:styleId="BijzondereTekst">
    <w:name w:val="BijzondereTekst"/>
    <w:basedOn w:val="Standaard"/>
    <w:rsid w:val="00175110"/>
    <w:pPr>
      <w:spacing w:line="240" w:lineRule="atLeast"/>
      <w:ind w:left="851"/>
    </w:pPr>
    <w:rPr>
      <w:i/>
    </w:rPr>
  </w:style>
  <w:style w:type="paragraph" w:customStyle="1" w:styleId="OpsommingNummer">
    <w:name w:val="OpsommingNummer"/>
    <w:basedOn w:val="Standaard"/>
    <w:next w:val="Standaard"/>
    <w:rsid w:val="000349AB"/>
    <w:pPr>
      <w:numPr>
        <w:numId w:val="3"/>
      </w:numPr>
    </w:pPr>
    <w:rPr>
      <w:sz w:val="24"/>
    </w:rPr>
  </w:style>
  <w:style w:type="character" w:styleId="Voetnootmarkering">
    <w:name w:val="footnote reference"/>
    <w:semiHidden/>
    <w:rsid w:val="00917F83"/>
    <w:rPr>
      <w:vertAlign w:val="superscript"/>
    </w:rPr>
  </w:style>
  <w:style w:type="paragraph" w:customStyle="1" w:styleId="OpsommingLetters">
    <w:name w:val="Opsomming Letters"/>
    <w:basedOn w:val="Standaard"/>
    <w:rsid w:val="00BD0943"/>
    <w:pPr>
      <w:ind w:left="227" w:hanging="227"/>
    </w:pPr>
  </w:style>
  <w:style w:type="paragraph" w:customStyle="1" w:styleId="Tussenkop">
    <w:name w:val="Tussenkop"/>
    <w:basedOn w:val="Standaard"/>
    <w:next w:val="Standaard"/>
    <w:rsid w:val="000349AB"/>
    <w:rPr>
      <w:b/>
    </w:rPr>
  </w:style>
  <w:style w:type="paragraph" w:customStyle="1" w:styleId="Tabeltitel">
    <w:name w:val="Tabeltitel"/>
    <w:basedOn w:val="Standaard"/>
    <w:rsid w:val="00917F83"/>
    <w:pPr>
      <w:keepNext/>
      <w:spacing w:line="284" w:lineRule="exact"/>
    </w:pPr>
    <w:rPr>
      <w:rFonts w:ascii="PMN Caecilia" w:hAnsi="PMN Caecilia"/>
      <w:b/>
    </w:rPr>
  </w:style>
  <w:style w:type="paragraph" w:customStyle="1" w:styleId="Tabeltekst">
    <w:name w:val="Tabeltekst"/>
    <w:basedOn w:val="Standaard"/>
    <w:rsid w:val="00917F83"/>
    <w:pPr>
      <w:spacing w:line="227" w:lineRule="exact"/>
    </w:pPr>
    <w:rPr>
      <w:rFonts w:ascii="Myriad" w:hAnsi="Myriad"/>
      <w:sz w:val="16"/>
    </w:rPr>
  </w:style>
  <w:style w:type="character" w:customStyle="1" w:styleId="Kop4Char">
    <w:name w:val="Kop 4 Char"/>
    <w:link w:val="Kop4"/>
    <w:uiPriority w:val="9"/>
    <w:semiHidden/>
    <w:rsid w:val="00917F83"/>
    <w:rPr>
      <w:rFonts w:ascii="Cambria" w:eastAsia="Times New Roman" w:hAnsi="Cambria" w:cs="Times New Roman"/>
      <w:b/>
      <w:bCs/>
      <w:i/>
      <w:iCs/>
      <w:color w:val="4F81BD"/>
    </w:rPr>
  </w:style>
  <w:style w:type="paragraph" w:styleId="Ballontekst">
    <w:name w:val="Balloon Text"/>
    <w:basedOn w:val="Standaard"/>
    <w:link w:val="BallontekstChar"/>
    <w:uiPriority w:val="99"/>
    <w:semiHidden/>
    <w:unhideWhenUsed/>
    <w:rsid w:val="00A25DD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25DD2"/>
    <w:rPr>
      <w:rFonts w:ascii="Tahoma" w:hAnsi="Tahoma" w:cs="Tahoma"/>
      <w:sz w:val="16"/>
      <w:szCs w:val="16"/>
    </w:rPr>
  </w:style>
  <w:style w:type="table" w:styleId="Tabelraster">
    <w:name w:val="Table Grid"/>
    <w:basedOn w:val="Standaardtabel"/>
    <w:rsid w:val="00AA670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semiHidden/>
    <w:rsid w:val="00BD0943"/>
    <w:pPr>
      <w:tabs>
        <w:tab w:val="right" w:pos="3633"/>
      </w:tabs>
      <w:ind w:left="200" w:hanging="200"/>
    </w:pPr>
    <w:rPr>
      <w:sz w:val="21"/>
    </w:rPr>
  </w:style>
  <w:style w:type="paragraph" w:customStyle="1" w:styleId="Voetadres">
    <w:name w:val="Voetadres"/>
    <w:basedOn w:val="Voettekst"/>
    <w:rsid w:val="00BD0943"/>
    <w:pPr>
      <w:spacing w:line="200" w:lineRule="atLeast"/>
    </w:pPr>
    <w:rPr>
      <w:sz w:val="15"/>
    </w:rPr>
  </w:style>
  <w:style w:type="paragraph" w:customStyle="1" w:styleId="Titels">
    <w:name w:val="Titels"/>
    <w:basedOn w:val="Standaard"/>
    <w:rsid w:val="00BD0943"/>
    <w:rPr>
      <w:b/>
    </w:rPr>
  </w:style>
  <w:style w:type="paragraph" w:customStyle="1" w:styleId="miniregel">
    <w:name w:val="miniregel"/>
    <w:basedOn w:val="Standaard"/>
    <w:next w:val="Standaard"/>
    <w:rsid w:val="00BD0943"/>
    <w:pPr>
      <w:spacing w:line="20" w:lineRule="exact"/>
    </w:pPr>
    <w:rPr>
      <w:sz w:val="2"/>
    </w:rPr>
  </w:style>
  <w:style w:type="paragraph" w:customStyle="1" w:styleId="Archieftekst">
    <w:name w:val="Archieftekst"/>
    <w:basedOn w:val="Standaard"/>
    <w:next w:val="Standaard"/>
    <w:rsid w:val="00BD0943"/>
    <w:pPr>
      <w:spacing w:line="200" w:lineRule="atLeast"/>
    </w:pPr>
    <w:rPr>
      <w:sz w:val="15"/>
    </w:rPr>
  </w:style>
  <w:style w:type="character" w:styleId="Hyperlink">
    <w:name w:val="Hyperlink"/>
    <w:rsid w:val="00B94BD0"/>
    <w:rPr>
      <w:color w:val="0000FF"/>
      <w:u w:val="single"/>
    </w:rPr>
  </w:style>
  <w:style w:type="paragraph" w:styleId="Inhopg5">
    <w:name w:val="toc 5"/>
    <w:basedOn w:val="Standaard"/>
    <w:next w:val="Standaard"/>
    <w:autoRedefine/>
    <w:semiHidden/>
    <w:rsid w:val="00B94BD0"/>
    <w:pPr>
      <w:ind w:left="800"/>
    </w:pPr>
  </w:style>
  <w:style w:type="character" w:styleId="Paginanummer">
    <w:name w:val="page number"/>
    <w:basedOn w:val="Standaardalinea-lettertype"/>
    <w:rsid w:val="00B122A8"/>
  </w:style>
  <w:style w:type="paragraph" w:customStyle="1" w:styleId="Bulletopsom">
    <w:name w:val="Bulletopsom"/>
    <w:basedOn w:val="Standaard"/>
    <w:rsid w:val="00BD0943"/>
    <w:pPr>
      <w:numPr>
        <w:numId w:val="1"/>
      </w:numPr>
    </w:pPr>
  </w:style>
  <w:style w:type="paragraph" w:customStyle="1" w:styleId="Retouradres">
    <w:name w:val="Retouradres"/>
    <w:basedOn w:val="Voettekst"/>
    <w:next w:val="Standaard"/>
    <w:rsid w:val="00BD0943"/>
    <w:rPr>
      <w:sz w:val="15"/>
    </w:rPr>
  </w:style>
  <w:style w:type="paragraph" w:styleId="Afzender">
    <w:name w:val="envelope return"/>
    <w:basedOn w:val="Standaard"/>
    <w:rsid w:val="00BD0943"/>
    <w:rPr>
      <w:rFonts w:cs="Arial"/>
    </w:rPr>
  </w:style>
  <w:style w:type="paragraph" w:styleId="Aanhef">
    <w:name w:val="Salutation"/>
    <w:basedOn w:val="Standaard"/>
    <w:next w:val="Standaard"/>
    <w:rsid w:val="00BD0943"/>
  </w:style>
  <w:style w:type="paragraph" w:customStyle="1" w:styleId="Koptekstrechts">
    <w:name w:val="Koptekst + rechts"/>
    <w:basedOn w:val="Koptekst"/>
    <w:rsid w:val="00BD0943"/>
    <w:pPr>
      <w:spacing w:line="200" w:lineRule="atLeast"/>
      <w:jc w:val="right"/>
    </w:pPr>
  </w:style>
  <w:style w:type="paragraph" w:styleId="Lijstopsomteken">
    <w:name w:val="List Bullet"/>
    <w:basedOn w:val="Standaard"/>
    <w:rsid w:val="00BD0943"/>
    <w:pPr>
      <w:numPr>
        <w:numId w:val="25"/>
      </w:numPr>
    </w:pPr>
  </w:style>
  <w:style w:type="paragraph" w:styleId="Lijstopsomteken2">
    <w:name w:val="List Bullet 2"/>
    <w:basedOn w:val="Standaard"/>
    <w:rsid w:val="00BD0943"/>
    <w:pPr>
      <w:numPr>
        <w:ilvl w:val="1"/>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Huisstijl\iWriter\Sjabloon\Algemeen\2%20Algemeen-rapport\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2704-A119-420F-AB3D-16B7601D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34</TotalTime>
  <Pages>3</Pages>
  <Words>255</Words>
  <Characters>1408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Blanken</dc:creator>
  <cp:lastModifiedBy>Marc Jannis</cp:lastModifiedBy>
  <cp:revision>9</cp:revision>
  <cp:lastPrinted>2017-11-24T14:52:00Z</cp:lastPrinted>
  <dcterms:created xsi:type="dcterms:W3CDTF">2017-11-21T13:24:00Z</dcterms:created>
  <dcterms:modified xsi:type="dcterms:W3CDTF">2020-11-08T20:12:00Z</dcterms:modified>
</cp:coreProperties>
</file>